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1D4D021" w14:textId="77777777" w:rsidR="002B1821" w:rsidRDefault="002B1821" w:rsidP="00362CA1">
      <w:pPr>
        <w:pBdr>
          <w:bottom w:val="single" w:sz="4" w:space="1" w:color="auto"/>
        </w:pBdr>
        <w:spacing w:after="0" w:line="240" w:lineRule="auto"/>
        <w:contextualSpacing/>
        <w:rPr>
          <w:rFonts w:ascii="Arial" w:hAnsi="Arial" w:cs="Arial"/>
          <w:b/>
          <w:bCs/>
          <w:color w:val="FA6400" w:themeColor="accent2"/>
        </w:rPr>
      </w:pPr>
    </w:p>
    <w:p w14:paraId="7C4144D2" w14:textId="77777777" w:rsidR="002B1821" w:rsidRDefault="002B1821" w:rsidP="00362CA1">
      <w:pPr>
        <w:pBdr>
          <w:bottom w:val="single" w:sz="4" w:space="1" w:color="auto"/>
        </w:pBdr>
        <w:spacing w:after="0" w:line="240" w:lineRule="auto"/>
        <w:contextualSpacing/>
        <w:rPr>
          <w:rFonts w:ascii="Arial" w:hAnsi="Arial" w:cs="Arial"/>
          <w:b/>
          <w:bCs/>
          <w:color w:val="FA6400" w:themeColor="accent2"/>
        </w:rPr>
      </w:pPr>
    </w:p>
    <w:p w14:paraId="6EFA2D63" w14:textId="77777777" w:rsidR="002B1821" w:rsidRDefault="002B1821" w:rsidP="00362CA1">
      <w:pPr>
        <w:pBdr>
          <w:bottom w:val="single" w:sz="4" w:space="1" w:color="auto"/>
        </w:pBdr>
        <w:spacing w:after="0" w:line="240" w:lineRule="auto"/>
        <w:contextualSpacing/>
        <w:rPr>
          <w:rFonts w:ascii="Arial" w:hAnsi="Arial" w:cs="Arial"/>
          <w:b/>
          <w:bCs/>
          <w:color w:val="FA6400" w:themeColor="accent2"/>
        </w:rPr>
      </w:pPr>
    </w:p>
    <w:p w14:paraId="0EAC2DF9" w14:textId="77777777" w:rsidR="002B1821" w:rsidRDefault="002B1821" w:rsidP="00362CA1">
      <w:pPr>
        <w:pBdr>
          <w:bottom w:val="single" w:sz="4" w:space="1" w:color="auto"/>
        </w:pBdr>
        <w:spacing w:after="0" w:line="240" w:lineRule="auto"/>
        <w:contextualSpacing/>
        <w:rPr>
          <w:rFonts w:ascii="Arial" w:hAnsi="Arial" w:cs="Arial"/>
          <w:b/>
          <w:bCs/>
          <w:color w:val="FA6400" w:themeColor="accent2"/>
        </w:rPr>
      </w:pPr>
    </w:p>
    <w:p w14:paraId="7E6C586F" w14:textId="77777777" w:rsidR="002B1821" w:rsidRDefault="002B1821" w:rsidP="00362CA1">
      <w:pPr>
        <w:pBdr>
          <w:bottom w:val="single" w:sz="4" w:space="1" w:color="auto"/>
        </w:pBdr>
        <w:spacing w:after="0" w:line="240" w:lineRule="auto"/>
        <w:contextualSpacing/>
        <w:rPr>
          <w:rFonts w:ascii="Arial" w:hAnsi="Arial" w:cs="Arial"/>
          <w:b/>
          <w:bCs/>
          <w:color w:val="FA6400" w:themeColor="accent2"/>
        </w:rPr>
      </w:pPr>
    </w:p>
    <w:p w14:paraId="1D899642" w14:textId="24BF735A" w:rsidR="00362CA1" w:rsidRPr="008135FA" w:rsidRDefault="00C408A1" w:rsidP="00362CA1">
      <w:pPr>
        <w:pBdr>
          <w:bottom w:val="single" w:sz="4" w:space="1" w:color="auto"/>
        </w:pBdr>
        <w:spacing w:after="0" w:line="240" w:lineRule="auto"/>
        <w:contextualSpacing/>
        <w:rPr>
          <w:rFonts w:ascii="Arial" w:hAnsi="Arial" w:cs="Arial"/>
          <w:b/>
          <w:bCs/>
          <w:color w:val="FA6400" w:themeColor="accent2"/>
        </w:rPr>
      </w:pPr>
      <w:r>
        <w:rPr>
          <w:rFonts w:ascii="Arial" w:hAnsi="Arial" w:cs="Arial"/>
          <w:b/>
          <w:bCs/>
          <w:color w:val="FA6400" w:themeColor="accent2"/>
        </w:rPr>
        <w:t>DPH COVID/Flu Campaign – Social Toolkit Copy</w:t>
      </w:r>
      <w:r w:rsidR="003052C8">
        <w:rPr>
          <w:rFonts w:ascii="Arial" w:hAnsi="Arial" w:cs="Arial"/>
          <w:b/>
          <w:bCs/>
          <w:color w:val="FA6400" w:themeColor="accent2"/>
        </w:rPr>
        <w:t xml:space="preserve"> – </w:t>
      </w:r>
      <w:r w:rsidR="004B70B8">
        <w:rPr>
          <w:rFonts w:ascii="Arial" w:hAnsi="Arial" w:cs="Arial"/>
          <w:b/>
          <w:bCs/>
          <w:color w:val="FA6400" w:themeColor="accent2"/>
          <w:highlight w:val="yellow"/>
        </w:rPr>
        <w:t>Inform</w:t>
      </w:r>
      <w:r w:rsidR="003052C8" w:rsidRPr="003052C8">
        <w:rPr>
          <w:rFonts w:ascii="Arial" w:hAnsi="Arial" w:cs="Arial"/>
          <w:b/>
          <w:bCs/>
          <w:color w:val="FA6400" w:themeColor="accent2"/>
          <w:highlight w:val="yellow"/>
        </w:rPr>
        <w:t xml:space="preserve"> Me</w:t>
      </w:r>
    </w:p>
    <w:p w14:paraId="368C918F" w14:textId="77777777" w:rsidR="009108CA" w:rsidRDefault="009108CA" w:rsidP="00362CA1">
      <w:pPr>
        <w:spacing w:after="0" w:line="240" w:lineRule="auto"/>
        <w:contextualSpacing/>
        <w:rPr>
          <w:rFonts w:ascii="Arial" w:hAnsi="Arial" w:cs="Arial"/>
          <w:b/>
          <w:bCs/>
        </w:rPr>
      </w:pPr>
      <w:bookmarkStart w:id="0" w:name="_Social_Ads"/>
      <w:bookmarkEnd w:id="0"/>
    </w:p>
    <w:p w14:paraId="55EA4E32" w14:textId="23895061" w:rsidR="009108CA" w:rsidRPr="00B839C0" w:rsidRDefault="009108CA" w:rsidP="01A5CC7E">
      <w:pPr>
        <w:spacing w:after="0" w:line="240" w:lineRule="auto"/>
        <w:contextualSpacing/>
        <w:rPr>
          <w:rFonts w:ascii="Arial" w:hAnsi="Arial" w:cs="Aria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68"/>
        <w:gridCol w:w="3069"/>
      </w:tblGrid>
      <w:tr w:rsidR="00C408A1" w:rsidRPr="00B839C0" w14:paraId="7DF816C1" w14:textId="77777777" w:rsidTr="00FC3B0F">
        <w:tc>
          <w:tcPr>
            <w:tcW w:w="5256" w:type="dxa"/>
            <w:shd w:val="clear" w:color="auto" w:fill="053EA8" w:themeFill="accent4"/>
          </w:tcPr>
          <w:p w14:paraId="33B1F6CF" w14:textId="0356688B" w:rsidR="00C408A1" w:rsidRPr="00B839C0" w:rsidRDefault="00C408A1">
            <w:pPr>
              <w:spacing w:after="0" w:line="240" w:lineRule="auto"/>
              <w:contextualSpacing/>
              <w:rPr>
                <w:rFonts w:ascii="Arial" w:eastAsia="Calibri" w:hAnsi="Arial" w:cs="Arial"/>
              </w:rPr>
            </w:pPr>
            <w:r w:rsidRPr="01A5CC7E">
              <w:rPr>
                <w:rFonts w:ascii="Arial" w:hAnsi="Arial" w:cs="Arial"/>
                <w:b/>
                <w:bCs/>
              </w:rPr>
              <w:t>Why get vaccines?</w:t>
            </w:r>
          </w:p>
        </w:tc>
        <w:tc>
          <w:tcPr>
            <w:tcW w:w="3069" w:type="dxa"/>
            <w:shd w:val="clear" w:color="auto" w:fill="053EA8" w:themeFill="accent4"/>
          </w:tcPr>
          <w:p w14:paraId="4D562C8E" w14:textId="3F9DB7FA" w:rsidR="00C408A1" w:rsidRPr="00B839C0" w:rsidRDefault="00C408A1">
            <w:pPr>
              <w:spacing w:after="0" w:line="240" w:lineRule="auto"/>
              <w:contextualSpacing/>
              <w:rPr>
                <w:rFonts w:ascii="Arial" w:eastAsia="Calibri" w:hAnsi="Arial" w:cs="Arial"/>
              </w:rPr>
            </w:pPr>
            <w:r>
              <w:rPr>
                <w:rFonts w:ascii="Arial" w:eastAsia="Calibri" w:hAnsi="Arial" w:cs="Arial"/>
              </w:rPr>
              <w:t>Caption</w:t>
            </w:r>
          </w:p>
        </w:tc>
      </w:tr>
      <w:tr w:rsidR="00C408A1" w:rsidRPr="00B839C0" w14:paraId="36804C72" w14:textId="77777777" w:rsidTr="00FC3B0F">
        <w:tc>
          <w:tcPr>
            <w:tcW w:w="5256" w:type="dxa"/>
            <w:shd w:val="clear" w:color="auto" w:fill="auto"/>
          </w:tcPr>
          <w:p w14:paraId="5A54F48D" w14:textId="68A1F6CF" w:rsidR="00C408A1" w:rsidRPr="00FC3B0F" w:rsidRDefault="00FC3B0F" w:rsidP="00FC3B0F">
            <w:pPr>
              <w:spacing w:after="0" w:line="240" w:lineRule="auto"/>
              <w:rPr>
                <w:rFonts w:ascii="Arial" w:eastAsia="Calibri" w:hAnsi="Arial" w:cs="Arial"/>
              </w:rPr>
            </w:pPr>
            <w:r>
              <w:rPr>
                <w:rFonts w:ascii="Arial" w:eastAsia="Calibri" w:hAnsi="Arial" w:cs="Arial"/>
                <w:noProof/>
              </w:rPr>
              <w:drawing>
                <wp:inline distT="0" distB="0" distL="0" distR="0" wp14:anchorId="28865EE8" wp14:editId="12177215">
                  <wp:extent cx="3208020" cy="3208020"/>
                  <wp:effectExtent l="0" t="0" r="0" b="0"/>
                  <wp:docPr id="1454084494" name="Picture 3" descr="A person in a white coat with a stethoscope around his neck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4084494" name="Picture 3" descr="A person in a white coat with a stethoscope around his neck&#10;&#10;Description automatically generated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8020" cy="32080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69" w:type="dxa"/>
            <w:shd w:val="clear" w:color="auto" w:fill="auto"/>
          </w:tcPr>
          <w:p w14:paraId="0836B9BD" w14:textId="73EC34CD" w:rsidR="00C408A1" w:rsidRPr="00B839C0" w:rsidRDefault="00FC3B0F" w:rsidP="00FC3B0F">
            <w:pPr>
              <w:spacing w:after="0" w:line="240" w:lineRule="auto"/>
              <w:contextualSpacing/>
              <w:rPr>
                <w:rFonts w:ascii="Arial" w:eastAsia="Calibri" w:hAnsi="Arial" w:cs="Arial"/>
              </w:rPr>
            </w:pPr>
            <w:r w:rsidRPr="7C03FCC7">
              <w:rPr>
                <w:rFonts w:ascii="Arial" w:eastAsia="Calibri" w:hAnsi="Arial" w:cs="Arial"/>
              </w:rPr>
              <w:t>Not sure</w:t>
            </w:r>
            <w:r w:rsidRPr="01A5CC7E">
              <w:rPr>
                <w:rFonts w:ascii="Arial" w:eastAsia="Calibri" w:hAnsi="Arial" w:cs="Arial"/>
              </w:rPr>
              <w:t xml:space="preserve"> if seasonal vaccines are right for you?</w:t>
            </w:r>
            <w:r>
              <w:rPr>
                <w:rFonts w:ascii="Arial" w:eastAsia="Calibri" w:hAnsi="Arial" w:cs="Arial"/>
              </w:rPr>
              <w:t xml:space="preserve"> Find out more at mass.gov/</w:t>
            </w:r>
            <w:proofErr w:type="spellStart"/>
            <w:r>
              <w:rPr>
                <w:rFonts w:ascii="Arial" w:eastAsia="Calibri" w:hAnsi="Arial" w:cs="Arial"/>
              </w:rPr>
              <w:t>SeasonalVaccines</w:t>
            </w:r>
            <w:proofErr w:type="spellEnd"/>
          </w:p>
        </w:tc>
      </w:tr>
    </w:tbl>
    <w:p w14:paraId="22B9F91D" w14:textId="546C4D62" w:rsidR="009108CA" w:rsidRPr="008135FA" w:rsidRDefault="009108CA" w:rsidP="00362CA1">
      <w:pPr>
        <w:spacing w:after="0" w:line="240" w:lineRule="auto"/>
        <w:contextualSpacing/>
        <w:rPr>
          <w:rFonts w:ascii="Arial" w:hAnsi="Arial" w:cs="Arial"/>
          <w:i/>
          <w:iCs/>
          <w:color w:val="FA6400" w:themeColor="accent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68"/>
        <w:gridCol w:w="3069"/>
      </w:tblGrid>
      <w:tr w:rsidR="00C408A1" w:rsidRPr="00B839C0" w14:paraId="0562C3C5" w14:textId="77777777" w:rsidTr="002728F4">
        <w:tc>
          <w:tcPr>
            <w:tcW w:w="5268" w:type="dxa"/>
            <w:shd w:val="clear" w:color="auto" w:fill="053EA8" w:themeFill="accent4"/>
          </w:tcPr>
          <w:p w14:paraId="3ECFB020" w14:textId="2F56F7E2" w:rsidR="00C408A1" w:rsidRPr="00B839C0" w:rsidRDefault="00C408A1" w:rsidP="002649DB">
            <w:pPr>
              <w:spacing w:after="0" w:line="240" w:lineRule="auto"/>
              <w:contextualSpacing/>
              <w:rPr>
                <w:rFonts w:ascii="Arial" w:eastAsia="Calibri" w:hAnsi="Arial" w:cs="Arial"/>
              </w:rPr>
            </w:pPr>
            <w:r>
              <w:rPr>
                <w:rFonts w:ascii="Arial" w:hAnsi="Arial" w:cs="Arial"/>
                <w:b/>
                <w:bCs/>
              </w:rPr>
              <w:t>Benefits</w:t>
            </w:r>
          </w:p>
        </w:tc>
        <w:tc>
          <w:tcPr>
            <w:tcW w:w="3069" w:type="dxa"/>
            <w:shd w:val="clear" w:color="auto" w:fill="053EA8" w:themeFill="accent4"/>
          </w:tcPr>
          <w:p w14:paraId="40A497DD" w14:textId="43D0ECDE" w:rsidR="00C408A1" w:rsidRPr="00B839C0" w:rsidRDefault="00C408A1" w:rsidP="002649DB">
            <w:pPr>
              <w:spacing w:after="0" w:line="240" w:lineRule="auto"/>
              <w:contextualSpacing/>
              <w:rPr>
                <w:rFonts w:ascii="Arial" w:eastAsia="Calibri" w:hAnsi="Arial" w:cs="Arial"/>
              </w:rPr>
            </w:pPr>
            <w:r>
              <w:rPr>
                <w:rFonts w:ascii="Arial" w:eastAsia="Calibri" w:hAnsi="Arial" w:cs="Arial"/>
              </w:rPr>
              <w:t>Caption</w:t>
            </w:r>
          </w:p>
        </w:tc>
      </w:tr>
      <w:tr w:rsidR="00C408A1" w:rsidRPr="00B839C0" w14:paraId="12C155D0" w14:textId="77777777" w:rsidTr="002728F4">
        <w:tc>
          <w:tcPr>
            <w:tcW w:w="5268" w:type="dxa"/>
            <w:shd w:val="clear" w:color="auto" w:fill="auto"/>
          </w:tcPr>
          <w:p w14:paraId="055021A9" w14:textId="66CFEEF2" w:rsidR="00C408A1" w:rsidRPr="00B839C0" w:rsidRDefault="00FC3B0F" w:rsidP="00FC3B0F">
            <w:pPr>
              <w:pStyle w:val="NormalWeb"/>
              <w:spacing w:before="0" w:beforeAutospacing="0" w:after="0" w:afterAutospacing="0"/>
              <w:rPr>
                <w:rFonts w:ascii="Arial" w:eastAsia="Calibri" w:hAnsi="Arial" w:cs="Arial"/>
              </w:rPr>
            </w:pPr>
            <w:r>
              <w:rPr>
                <w:noProof/>
              </w:rPr>
              <w:drawing>
                <wp:inline distT="0" distB="0" distL="0" distR="0" wp14:anchorId="520EAE6D" wp14:editId="214C95B1">
                  <wp:extent cx="3208020" cy="3208020"/>
                  <wp:effectExtent l="0" t="0" r="0" b="0"/>
                  <wp:docPr id="1307640331" name="Picture 4" descr="A person in a white coat with a stethoscope around his neck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07640331" name="Picture 4" descr="A person in a white coat with a stethoscope around his neck&#10;&#10;Description automatically generated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8020" cy="32080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C408A1">
              <w:br/>
            </w:r>
          </w:p>
        </w:tc>
        <w:tc>
          <w:tcPr>
            <w:tcW w:w="3069" w:type="dxa"/>
            <w:shd w:val="clear" w:color="auto" w:fill="auto"/>
          </w:tcPr>
          <w:p w14:paraId="6E28152D" w14:textId="61487633" w:rsidR="00C408A1" w:rsidRPr="00B839C0" w:rsidRDefault="002728F4" w:rsidP="00FC3B0F">
            <w:pPr>
              <w:spacing w:after="0" w:line="240" w:lineRule="auto"/>
              <w:contextualSpacing/>
              <w:rPr>
                <w:rFonts w:ascii="Arial" w:eastAsia="Calibri" w:hAnsi="Arial" w:cs="Arial"/>
              </w:rPr>
            </w:pPr>
            <w:r w:rsidRPr="01A5CC7E">
              <w:rPr>
                <w:rFonts w:ascii="Arial" w:eastAsia="Calibri" w:hAnsi="Arial" w:cs="Arial"/>
              </w:rPr>
              <w:t xml:space="preserve">Updated seasonal vaccines can help </w:t>
            </w:r>
            <w:r w:rsidRPr="335E0B67">
              <w:rPr>
                <w:rFonts w:ascii="Arial" w:eastAsia="Calibri" w:hAnsi="Arial" w:cs="Arial"/>
              </w:rPr>
              <w:t xml:space="preserve">keep </w:t>
            </w:r>
            <w:r w:rsidRPr="01A5CC7E">
              <w:rPr>
                <w:rFonts w:ascii="Arial" w:eastAsia="Calibri" w:hAnsi="Arial" w:cs="Arial"/>
              </w:rPr>
              <w:t>you and your family safe.</w:t>
            </w:r>
            <w:r>
              <w:rPr>
                <w:rFonts w:ascii="Arial" w:eastAsia="Calibri" w:hAnsi="Arial" w:cs="Arial"/>
              </w:rPr>
              <w:t xml:space="preserve"> Learn more at mass.gov/</w:t>
            </w:r>
            <w:proofErr w:type="spellStart"/>
            <w:r>
              <w:rPr>
                <w:rFonts w:ascii="Arial" w:eastAsia="Calibri" w:hAnsi="Arial" w:cs="Arial"/>
              </w:rPr>
              <w:t>SeasonalVaccines</w:t>
            </w:r>
            <w:proofErr w:type="spellEnd"/>
          </w:p>
        </w:tc>
      </w:tr>
    </w:tbl>
    <w:p w14:paraId="3E8EFB6F" w14:textId="77777777" w:rsidR="009108CA" w:rsidRDefault="009108CA">
      <w:pPr>
        <w:spacing w:after="0" w:line="240" w:lineRule="auto"/>
        <w:rPr>
          <w:rFonts w:ascii="Arial" w:hAnsi="Arial" w:cs="Arial"/>
          <w:b/>
          <w:bCs/>
          <w:sz w:val="24"/>
          <w:szCs w:val="24"/>
        </w:rPr>
      </w:pPr>
    </w:p>
    <w:p w14:paraId="0290EB3B" w14:textId="546C4D62" w:rsidR="00362CA1" w:rsidRPr="008135FA" w:rsidRDefault="00362CA1" w:rsidP="01A5CC7E">
      <w:pPr>
        <w:spacing w:after="0" w:line="240" w:lineRule="auto"/>
        <w:contextualSpacing/>
        <w:rPr>
          <w:rFonts w:ascii="Arial" w:hAnsi="Arial" w:cs="Arial"/>
          <w:i/>
          <w:iCs/>
          <w:color w:val="FA6400" w:themeColor="accent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412"/>
        <w:gridCol w:w="3069"/>
      </w:tblGrid>
      <w:tr w:rsidR="00C408A1" w14:paraId="632D95DB" w14:textId="77777777" w:rsidTr="00747A9D">
        <w:trPr>
          <w:trHeight w:val="300"/>
        </w:trPr>
        <w:tc>
          <w:tcPr>
            <w:tcW w:w="5412" w:type="dxa"/>
            <w:shd w:val="clear" w:color="auto" w:fill="053EA8" w:themeFill="accent4"/>
          </w:tcPr>
          <w:p w14:paraId="705EE368" w14:textId="2CB182ED" w:rsidR="00C408A1" w:rsidRDefault="00C408A1" w:rsidP="01A5CC7E">
            <w:pPr>
              <w:spacing w:after="0" w:line="240" w:lineRule="auto"/>
              <w:contextualSpacing/>
              <w:rPr>
                <w:rFonts w:ascii="Arial" w:eastAsia="Calibri" w:hAnsi="Arial" w:cs="Arial"/>
              </w:rPr>
            </w:pPr>
            <w:r w:rsidRPr="01A5CC7E">
              <w:rPr>
                <w:rFonts w:ascii="Arial" w:hAnsi="Arial" w:cs="Arial"/>
                <w:b/>
                <w:bCs/>
              </w:rPr>
              <w:t>Cost</w:t>
            </w:r>
          </w:p>
        </w:tc>
        <w:tc>
          <w:tcPr>
            <w:tcW w:w="3069" w:type="dxa"/>
            <w:shd w:val="clear" w:color="auto" w:fill="053EA8" w:themeFill="accent4"/>
          </w:tcPr>
          <w:p w14:paraId="1535F1F3" w14:textId="6693A852" w:rsidR="00C408A1" w:rsidRDefault="00C408A1" w:rsidP="01A5CC7E">
            <w:pPr>
              <w:spacing w:after="0" w:line="240" w:lineRule="auto"/>
              <w:contextualSpacing/>
              <w:rPr>
                <w:rFonts w:ascii="Arial" w:eastAsia="Calibri" w:hAnsi="Arial" w:cs="Arial"/>
              </w:rPr>
            </w:pPr>
            <w:r>
              <w:rPr>
                <w:rFonts w:ascii="Arial" w:eastAsia="Calibri" w:hAnsi="Arial" w:cs="Arial"/>
              </w:rPr>
              <w:t>Caption</w:t>
            </w:r>
          </w:p>
        </w:tc>
      </w:tr>
      <w:tr w:rsidR="00C408A1" w14:paraId="68ACBB6F" w14:textId="77777777" w:rsidTr="00747A9D">
        <w:trPr>
          <w:trHeight w:val="300"/>
        </w:trPr>
        <w:tc>
          <w:tcPr>
            <w:tcW w:w="5412" w:type="dxa"/>
            <w:shd w:val="clear" w:color="auto" w:fill="auto"/>
          </w:tcPr>
          <w:p w14:paraId="2E91F4B9" w14:textId="481ECB42" w:rsidR="00C408A1" w:rsidRPr="002728F4" w:rsidRDefault="00452C5E" w:rsidP="002728F4">
            <w:pPr>
              <w:spacing w:after="0" w:line="240" w:lineRule="auto"/>
              <w:rPr>
                <w:rFonts w:ascii="Arial" w:eastAsia="Calibri" w:hAnsi="Arial" w:cs="Arial"/>
              </w:rPr>
            </w:pPr>
            <w:r>
              <w:rPr>
                <w:rFonts w:ascii="Arial" w:eastAsia="Calibri" w:hAnsi="Arial" w:cs="Arial"/>
                <w:noProof/>
              </w:rPr>
              <w:drawing>
                <wp:inline distT="0" distB="0" distL="0" distR="0" wp14:anchorId="606888A7" wp14:editId="79D255EE">
                  <wp:extent cx="3299460" cy="3299460"/>
                  <wp:effectExtent l="0" t="0" r="0" b="0"/>
                  <wp:docPr id="1975972909" name="Picture 5" descr="A person in a white coat with a stethoscope around his neck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75972909" name="Picture 5" descr="A person in a white coat with a stethoscope around his neck&#10;&#10;Description automatically generated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99460" cy="3299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69" w:type="dxa"/>
            <w:shd w:val="clear" w:color="auto" w:fill="auto"/>
          </w:tcPr>
          <w:p w14:paraId="63D4F7A0" w14:textId="118B2D4C" w:rsidR="00C408A1" w:rsidRDefault="00452C5E" w:rsidP="00FC3B0F">
            <w:pPr>
              <w:spacing w:after="0" w:line="240" w:lineRule="auto"/>
              <w:contextualSpacing/>
              <w:rPr>
                <w:rFonts w:ascii="Arial" w:eastAsia="Calibri" w:hAnsi="Arial" w:cs="Arial"/>
              </w:rPr>
            </w:pPr>
            <w:r w:rsidRPr="550030E7">
              <w:rPr>
                <w:rFonts w:ascii="Arial" w:eastAsia="Calibri" w:hAnsi="Arial" w:cs="Arial"/>
              </w:rPr>
              <w:t xml:space="preserve">Flu and COVID shots provide </w:t>
            </w:r>
            <w:r w:rsidRPr="7C03FCC7">
              <w:rPr>
                <w:rFonts w:ascii="Arial" w:eastAsia="Calibri" w:hAnsi="Arial" w:cs="Arial"/>
              </w:rPr>
              <w:t>powerful</w:t>
            </w:r>
            <w:r w:rsidRPr="550030E7">
              <w:rPr>
                <w:rFonts w:ascii="Arial" w:eastAsia="Calibri" w:hAnsi="Arial" w:cs="Arial"/>
              </w:rPr>
              <w:t xml:space="preserve"> protection.</w:t>
            </w:r>
            <w:r w:rsidR="00747A9D">
              <w:rPr>
                <w:rFonts w:ascii="Arial" w:eastAsia="Calibri" w:hAnsi="Arial" w:cs="Arial"/>
              </w:rPr>
              <w:t xml:space="preserve"> Find a vaccine location at mass.gov/</w:t>
            </w:r>
            <w:proofErr w:type="spellStart"/>
            <w:r w:rsidR="00747A9D">
              <w:rPr>
                <w:rFonts w:ascii="Arial" w:eastAsia="Calibri" w:hAnsi="Arial" w:cs="Arial"/>
              </w:rPr>
              <w:t>SeasonalVaccines</w:t>
            </w:r>
            <w:proofErr w:type="spellEnd"/>
          </w:p>
        </w:tc>
      </w:tr>
    </w:tbl>
    <w:p w14:paraId="5261F1B6" w14:textId="77777777" w:rsidR="00362CA1" w:rsidRPr="008135FA" w:rsidRDefault="00362CA1" w:rsidP="01A5CC7E">
      <w:pPr>
        <w:spacing w:after="0" w:line="240" w:lineRule="auto"/>
        <w:contextualSpacing/>
        <w:rPr>
          <w:rFonts w:ascii="Arial" w:hAnsi="Arial" w:cs="Arial"/>
          <w:b/>
          <w:bCs/>
          <w:sz w:val="24"/>
          <w:szCs w:val="24"/>
        </w:rPr>
      </w:pPr>
    </w:p>
    <w:p w14:paraId="326D1CF3" w14:textId="546C4D62" w:rsidR="00362CA1" w:rsidRPr="008135FA" w:rsidRDefault="00362CA1" w:rsidP="01A5CC7E">
      <w:pPr>
        <w:spacing w:after="0" w:line="240" w:lineRule="auto"/>
        <w:contextualSpacing/>
        <w:rPr>
          <w:rFonts w:ascii="Arial" w:hAnsi="Arial" w:cs="Arial"/>
          <w:i/>
          <w:iCs/>
          <w:color w:val="FA6400" w:themeColor="accent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436"/>
        <w:gridCol w:w="3069"/>
      </w:tblGrid>
      <w:tr w:rsidR="00C408A1" w14:paraId="2D8A590D" w14:textId="77777777" w:rsidTr="00EE1C48">
        <w:trPr>
          <w:trHeight w:val="300"/>
        </w:trPr>
        <w:tc>
          <w:tcPr>
            <w:tcW w:w="5436" w:type="dxa"/>
            <w:shd w:val="clear" w:color="auto" w:fill="053EA8" w:themeFill="accent4"/>
          </w:tcPr>
          <w:p w14:paraId="22E406B1" w14:textId="5BF0C480" w:rsidR="00C408A1" w:rsidRDefault="00C408A1" w:rsidP="01A5CC7E">
            <w:pPr>
              <w:spacing w:after="0" w:line="240" w:lineRule="auto"/>
              <w:contextualSpacing/>
              <w:rPr>
                <w:rFonts w:ascii="Arial" w:eastAsia="Calibri" w:hAnsi="Arial" w:cs="Arial"/>
              </w:rPr>
            </w:pPr>
            <w:r w:rsidRPr="01A5CC7E">
              <w:rPr>
                <w:rFonts w:ascii="Arial" w:hAnsi="Arial" w:cs="Arial"/>
                <w:b/>
                <w:bCs/>
              </w:rPr>
              <w:t>Access</w:t>
            </w:r>
          </w:p>
        </w:tc>
        <w:tc>
          <w:tcPr>
            <w:tcW w:w="3069" w:type="dxa"/>
            <w:shd w:val="clear" w:color="auto" w:fill="053EA8" w:themeFill="accent4"/>
          </w:tcPr>
          <w:p w14:paraId="2F519026" w14:textId="13E84BBB" w:rsidR="00C408A1" w:rsidRDefault="00C408A1" w:rsidP="01A5CC7E">
            <w:pPr>
              <w:spacing w:after="0" w:line="240" w:lineRule="auto"/>
              <w:contextualSpacing/>
              <w:rPr>
                <w:rFonts w:ascii="Arial" w:eastAsia="Calibri" w:hAnsi="Arial" w:cs="Arial"/>
              </w:rPr>
            </w:pPr>
            <w:r>
              <w:rPr>
                <w:rFonts w:ascii="Arial" w:eastAsia="Calibri" w:hAnsi="Arial" w:cs="Arial"/>
              </w:rPr>
              <w:t>Caption</w:t>
            </w:r>
          </w:p>
        </w:tc>
      </w:tr>
      <w:tr w:rsidR="00EE1C48" w14:paraId="5ED1887F" w14:textId="77777777" w:rsidTr="00EE1C48">
        <w:trPr>
          <w:trHeight w:val="300"/>
        </w:trPr>
        <w:tc>
          <w:tcPr>
            <w:tcW w:w="5436" w:type="dxa"/>
            <w:shd w:val="clear" w:color="auto" w:fill="auto"/>
          </w:tcPr>
          <w:p w14:paraId="5BFDA7CE" w14:textId="2B14CDFE" w:rsidR="00EE1C48" w:rsidRPr="00747A9D" w:rsidRDefault="00EE1C48" w:rsidP="00EE1C48">
            <w:pPr>
              <w:spacing w:after="0" w:line="240" w:lineRule="auto"/>
              <w:rPr>
                <w:rFonts w:ascii="Arial" w:eastAsia="Calibri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582F4E0E" wp14:editId="4C95BEAA">
                  <wp:extent cx="3307080" cy="3307080"/>
                  <wp:effectExtent l="0" t="0" r="7620" b="7620"/>
                  <wp:docPr id="1113378229" name="Picture 6" descr="A person in a white coat with a stethoscope around his neck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13378229" name="Picture 6" descr="A person in a white coat with a stethoscope around his neck&#10;&#10;Description automatically generated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07080" cy="3307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747A9D">
              <w:rPr>
                <w:rFonts w:ascii="Arial" w:hAnsi="Arial" w:cs="Arial"/>
              </w:rPr>
              <w:br/>
            </w:r>
          </w:p>
        </w:tc>
        <w:tc>
          <w:tcPr>
            <w:tcW w:w="3069" w:type="dxa"/>
            <w:shd w:val="clear" w:color="auto" w:fill="auto"/>
          </w:tcPr>
          <w:p w14:paraId="455093FD" w14:textId="3CA47027" w:rsidR="00EE1C48" w:rsidRDefault="00EE1C48" w:rsidP="00EE1C48">
            <w:pPr>
              <w:spacing w:after="0" w:line="240" w:lineRule="auto"/>
              <w:contextualSpacing/>
              <w:rPr>
                <w:rFonts w:ascii="Arial" w:eastAsia="Calibri" w:hAnsi="Arial" w:cs="Arial"/>
              </w:rPr>
            </w:pPr>
            <w:r>
              <w:rPr>
                <w:rFonts w:ascii="Arial" w:eastAsia="Calibri" w:hAnsi="Arial" w:cs="Arial"/>
              </w:rPr>
              <w:t>Stay up to date and f</w:t>
            </w:r>
            <w:r w:rsidRPr="550030E7">
              <w:rPr>
                <w:rFonts w:ascii="Arial" w:eastAsia="Calibri" w:hAnsi="Arial" w:cs="Arial"/>
              </w:rPr>
              <w:t>ind flu and COVID shots at a location near you</w:t>
            </w:r>
            <w:r>
              <w:rPr>
                <w:rFonts w:ascii="Arial" w:eastAsia="Calibri" w:hAnsi="Arial" w:cs="Arial"/>
              </w:rPr>
              <w:t xml:space="preserve"> at mass.gov/</w:t>
            </w:r>
            <w:proofErr w:type="spellStart"/>
            <w:r>
              <w:rPr>
                <w:rFonts w:ascii="Arial" w:eastAsia="Calibri" w:hAnsi="Arial" w:cs="Arial"/>
              </w:rPr>
              <w:t>SeasonalVaccines</w:t>
            </w:r>
            <w:proofErr w:type="spellEnd"/>
          </w:p>
        </w:tc>
      </w:tr>
    </w:tbl>
    <w:p w14:paraId="29BAA53E" w14:textId="50E0678D" w:rsidR="00731655" w:rsidRDefault="00731655" w:rsidP="00C408A1">
      <w:pPr>
        <w:spacing w:after="0" w:line="240" w:lineRule="auto"/>
        <w:contextualSpacing/>
        <w:rPr>
          <w:rFonts w:ascii="Arial" w:eastAsia="Arial" w:hAnsi="Arial" w:cs="Arial"/>
          <w:color w:val="000000" w:themeColor="text2"/>
        </w:rPr>
      </w:pPr>
      <w:r>
        <w:rPr>
          <w:rFonts w:ascii="Arial" w:hAnsi="Arial" w:cs="Arial"/>
          <w:color w:val="FA6400" w:themeColor="accent2"/>
        </w:rPr>
        <w:t xml:space="preserve"> </w:t>
      </w:r>
    </w:p>
    <w:p w14:paraId="399C71CA" w14:textId="2AB81DA9" w:rsidR="00731655" w:rsidRDefault="00731655" w:rsidP="5EEDD01A">
      <w:pPr>
        <w:pStyle w:val="NormalWeb"/>
        <w:spacing w:before="0" w:beforeAutospacing="0" w:after="0" w:afterAutospacing="0"/>
        <w:rPr>
          <w:rFonts w:ascii="Arial" w:hAnsi="Arial" w:cs="Arial"/>
          <w:color w:val="000000" w:themeColor="text2"/>
          <w:sz w:val="22"/>
          <w:szCs w:val="22"/>
        </w:rPr>
      </w:pPr>
    </w:p>
    <w:sectPr w:rsidR="00731655" w:rsidSect="00D966A1">
      <w:footerReference w:type="default" r:id="rId17"/>
      <w:headerReference w:type="first" r:id="rId18"/>
      <w:footerReference w:type="first" r:id="rId19"/>
      <w:pgSz w:w="12240" w:h="15840"/>
      <w:pgMar w:top="-936" w:right="1440" w:bottom="1440" w:left="1440" w:header="0" w:footer="9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A4DB05A" w14:textId="77777777" w:rsidR="00C23326" w:rsidRDefault="00C23326" w:rsidP="007B105F">
      <w:r>
        <w:separator/>
      </w:r>
    </w:p>
  </w:endnote>
  <w:endnote w:type="continuationSeparator" w:id="0">
    <w:p w14:paraId="174199B2" w14:textId="77777777" w:rsidR="00C23326" w:rsidRDefault="00C23326" w:rsidP="007B105F">
      <w:r>
        <w:continuationSeparator/>
      </w:r>
    </w:p>
  </w:endnote>
  <w:endnote w:type="continuationNotice" w:id="1">
    <w:p w14:paraId="29DC6351" w14:textId="77777777" w:rsidR="00C23326" w:rsidRDefault="00C23326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Minion Pro">
    <w:charset w:val="00"/>
    <w:family w:val="roman"/>
    <w:pitch w:val="variable"/>
    <w:sig w:usb0="60000287" w:usb1="00000001" w:usb2="00000000" w:usb3="00000000" w:csb0="0000019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EE44151" w14:textId="77777777" w:rsidR="00A4219A" w:rsidRPr="004F6ABC" w:rsidRDefault="00BF6504" w:rsidP="00A4219A">
    <w:pPr>
      <w:pStyle w:val="BasicParagraph"/>
      <w:suppressAutoHyphens/>
      <w:spacing w:before="160" w:line="480" w:lineRule="auto"/>
      <w:rPr>
        <w:rFonts w:ascii="Arial" w:hAnsi="Arial" w:cs="Arial"/>
        <w:sz w:val="16"/>
        <w:szCs w:val="16"/>
      </w:rPr>
    </w:pPr>
    <w:r>
      <w:rPr>
        <w:rFonts w:ascii="Arial" w:hAnsi="Arial" w:cs="Arial"/>
        <w:b/>
        <w:bCs/>
        <w:noProof/>
        <w:color w:val="6D7278"/>
        <w:sz w:val="72"/>
        <w:szCs w:val="72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6EA72F3A" wp14:editId="1ECBC6D3">
              <wp:simplePos x="0" y="0"/>
              <wp:positionH relativeFrom="page">
                <wp:posOffset>822960</wp:posOffset>
              </wp:positionH>
              <wp:positionV relativeFrom="page">
                <wp:posOffset>9281160</wp:posOffset>
              </wp:positionV>
              <wp:extent cx="5943600" cy="356616"/>
              <wp:effectExtent l="0" t="0" r="0" b="0"/>
              <wp:wrapNone/>
              <wp:docPr id="2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943600" cy="356616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936C8D1" w14:textId="77777777" w:rsidR="00BF6504" w:rsidRPr="004F6ABC" w:rsidRDefault="00BF6504" w:rsidP="00BF6504">
                          <w:pPr>
                            <w:pStyle w:val="BasicParagraph"/>
                            <w:suppressAutoHyphens/>
                            <w:spacing w:before="160" w:line="480" w:lineRule="auto"/>
                            <w:jc w:val="both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6D7278"/>
                              <w:sz w:val="16"/>
                              <w:szCs w:val="16"/>
                            </w:rPr>
                            <w:t>M</w:t>
                          </w:r>
                          <w:r w:rsidRPr="004F6ABC">
                            <w:rPr>
                              <w:rFonts w:ascii="Arial" w:hAnsi="Arial" w:cs="Arial"/>
                              <w:b/>
                              <w:bCs/>
                              <w:color w:val="6D7278"/>
                              <w:sz w:val="16"/>
                              <w:szCs w:val="16"/>
                            </w:rPr>
                            <w:t>ORE</w:t>
                          </w:r>
                          <w:r w:rsidRPr="004F6ABC">
                            <w:rPr>
                              <w:rFonts w:ascii="Arial" w:hAnsi="Arial" w:cs="Arial"/>
                              <w:color w:val="6D7278"/>
                              <w:sz w:val="16"/>
                              <w:szCs w:val="16"/>
                            </w:rPr>
                            <w:t xml:space="preserve"> Advertising   //   50 Hunt Street, Watertown, MA 02472   //   617-558-6850   //   moreadvertising.com</w:t>
                          </w:r>
                        </w:p>
                        <w:p w14:paraId="55C2DC4E" w14:textId="77777777" w:rsidR="00BF6504" w:rsidRDefault="00BF6504" w:rsidP="00BF6504">
                          <w:pPr>
                            <w:jc w:val="both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EA72F3A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64.8pt;margin-top:730.8pt;width:468pt;height:28.1pt;z-index:251658243;visibility:visible;mso-wrap-style:square;mso-height-percent:0;mso-wrap-distance-left:9pt;mso-wrap-distance-top:0;mso-wrap-distance-right:9pt;mso-wrap-distance-bottom:0;mso-position-horizontal:absolute;mso-position-horizontal-relative:page;mso-position-vertical:absolute;mso-position-vertical-relative:page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" filled="f" stroked="f" strokeweight=".5pt">
              <v:textbox>
                <w:txbxContent>
                  <w:p w14:paraId="4936C8D1" w14:textId="77777777" w:rsidR="00BF6504" w:rsidRPr="004F6ABC" w:rsidRDefault="00BF6504" w:rsidP="00BF6504">
                    <w:pPr>
                      <w:pStyle w:val="BasicParagraph"/>
                      <w:suppressAutoHyphens/>
                      <w:spacing w:before="160" w:line="480" w:lineRule="auto"/>
                      <w:jc w:val="both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6D7278"/>
                        <w:sz w:val="16"/>
                        <w:szCs w:val="16"/>
                      </w:rPr>
                      <w:t>M</w:t>
                    </w:r>
                    <w:r w:rsidRPr="004F6ABC">
                      <w:rPr>
                        <w:rFonts w:ascii="Arial" w:hAnsi="Arial" w:cs="Arial"/>
                        <w:b/>
                        <w:bCs/>
                        <w:color w:val="6D7278"/>
                        <w:sz w:val="16"/>
                        <w:szCs w:val="16"/>
                      </w:rPr>
                      <w:t>ORE</w:t>
                    </w:r>
                    <w:r w:rsidRPr="004F6ABC">
                      <w:rPr>
                        <w:rFonts w:ascii="Arial" w:hAnsi="Arial" w:cs="Arial"/>
                        <w:color w:val="6D7278"/>
                        <w:sz w:val="16"/>
                        <w:szCs w:val="16"/>
                      </w:rPr>
                      <w:t xml:space="preserve"> Advertising   //   50 Hunt Street, Watertown, MA 02472   //   617-558-6850   //   moreadvertising.com</w:t>
                    </w:r>
                  </w:p>
                  <w:p w14:paraId="55C2DC4E" w14:textId="77777777" w:rsidR="00BF6504" w:rsidRDefault="00BF6504" w:rsidP="00BF6504">
                    <w:pPr>
                      <w:jc w:val="both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A4219A" w:rsidRPr="004F6ABC">
      <w:rPr>
        <w:rFonts w:ascii="Arial" w:hAnsi="Arial" w:cs="Arial"/>
        <w:b/>
        <w:bCs/>
        <w:noProof/>
        <w:color w:val="6D7278"/>
        <w:sz w:val="72"/>
        <w:szCs w:val="72"/>
      </w:rPr>
      <w:drawing>
        <wp:anchor distT="0" distB="0" distL="114300" distR="114300" simplePos="0" relativeHeight="251658241" behindDoc="1" locked="0" layoutInCell="1" allowOverlap="1" wp14:anchorId="0A973EC8" wp14:editId="675045FC">
          <wp:simplePos x="0" y="0"/>
          <wp:positionH relativeFrom="page">
            <wp:posOffset>914400</wp:posOffset>
          </wp:positionH>
          <wp:positionV relativeFrom="page">
            <wp:posOffset>9281160</wp:posOffset>
          </wp:positionV>
          <wp:extent cx="338328" cy="45720"/>
          <wp:effectExtent l="0" t="0" r="5080" b="5080"/>
          <wp:wrapNone/>
          <wp:docPr id="230666015" name="Picture 2306660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8328" cy="45720"/>
                  </a:xfrm>
                  <a:prstGeom prst="rect">
                    <a:avLst/>
                  </a:prstGeom>
                  <a:solidFill>
                    <a:srgbClr val="FA6400"/>
                  </a:solidFill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5AA8EBB" w14:textId="77777777" w:rsidR="007B105F" w:rsidRDefault="007B105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26EED43" w14:textId="77777777" w:rsidR="00A4219A" w:rsidRPr="004F6ABC" w:rsidRDefault="00BF6504" w:rsidP="00A4219A">
    <w:pPr>
      <w:pStyle w:val="BasicParagraph"/>
      <w:suppressAutoHyphens/>
      <w:spacing w:before="160" w:line="480" w:lineRule="auto"/>
      <w:rPr>
        <w:rFonts w:ascii="Arial" w:hAnsi="Arial" w:cs="Arial"/>
        <w:sz w:val="16"/>
        <w:szCs w:val="16"/>
      </w:rPr>
    </w:pPr>
    <w:r>
      <w:rPr>
        <w:rFonts w:ascii="Arial" w:hAnsi="Arial" w:cs="Arial"/>
        <w:b/>
        <w:bCs/>
        <w:noProof/>
        <w:color w:val="6D7278"/>
        <w:sz w:val="72"/>
        <w:szCs w:val="72"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55EDCBFF" wp14:editId="1EB7DB3E">
              <wp:simplePos x="0" y="0"/>
              <wp:positionH relativeFrom="page">
                <wp:posOffset>826851</wp:posOffset>
              </wp:positionH>
              <wp:positionV relativeFrom="page">
                <wp:posOffset>9281160</wp:posOffset>
              </wp:positionV>
              <wp:extent cx="5943600" cy="356616"/>
              <wp:effectExtent l="0" t="0" r="0" b="0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943600" cy="356616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0BBAD4C" w14:textId="77777777" w:rsidR="00BF6504" w:rsidRPr="004F6ABC" w:rsidRDefault="00BF6504" w:rsidP="00BF6504">
                          <w:pPr>
                            <w:pStyle w:val="BasicParagraph"/>
                            <w:suppressAutoHyphens/>
                            <w:spacing w:before="160" w:line="480" w:lineRule="auto"/>
                            <w:jc w:val="both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6D7278"/>
                              <w:sz w:val="16"/>
                              <w:szCs w:val="16"/>
                            </w:rPr>
                            <w:t>M</w:t>
                          </w:r>
                          <w:r w:rsidRPr="004F6ABC">
                            <w:rPr>
                              <w:rFonts w:ascii="Arial" w:hAnsi="Arial" w:cs="Arial"/>
                              <w:b/>
                              <w:bCs/>
                              <w:color w:val="6D7278"/>
                              <w:sz w:val="16"/>
                              <w:szCs w:val="16"/>
                            </w:rPr>
                            <w:t>ORE</w:t>
                          </w:r>
                          <w:r w:rsidRPr="004F6ABC">
                            <w:rPr>
                              <w:rFonts w:ascii="Arial" w:hAnsi="Arial" w:cs="Arial"/>
                              <w:color w:val="6D7278"/>
                              <w:sz w:val="16"/>
                              <w:szCs w:val="16"/>
                            </w:rPr>
                            <w:t xml:space="preserve"> Advertising   //   50 Hunt Street, Watertown, MA 02472   //   617-558-6850   //   moreadvertising.com</w:t>
                          </w:r>
                        </w:p>
                        <w:p w14:paraId="6AF4358B" w14:textId="77777777" w:rsidR="00BF6504" w:rsidRDefault="00BF6504" w:rsidP="00BF6504">
                          <w:pPr>
                            <w:jc w:val="both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5EDCBFF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7" type="#_x0000_t202" style="position:absolute;margin-left:65.1pt;margin-top:730.8pt;width:468pt;height:28.1pt;z-index:251658242;visibility:visible;mso-wrap-style:square;mso-height-percent:0;mso-wrap-distance-left:9pt;mso-wrap-distance-top:0;mso-wrap-distance-right:9pt;mso-wrap-distance-bottom:0;mso-position-horizontal:absolute;mso-position-horizontal-relative:page;mso-position-vertical:absolute;mso-position-vertical-relative:page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" filled="f" stroked="f" strokeweight=".5pt">
              <v:textbox>
                <w:txbxContent>
                  <w:p w14:paraId="70BBAD4C" w14:textId="77777777" w:rsidR="00BF6504" w:rsidRPr="004F6ABC" w:rsidRDefault="00BF6504" w:rsidP="00BF6504">
                    <w:pPr>
                      <w:pStyle w:val="BasicParagraph"/>
                      <w:suppressAutoHyphens/>
                      <w:spacing w:before="160" w:line="480" w:lineRule="auto"/>
                      <w:jc w:val="both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6D7278"/>
                        <w:sz w:val="16"/>
                        <w:szCs w:val="16"/>
                      </w:rPr>
                      <w:t>M</w:t>
                    </w:r>
                    <w:r w:rsidRPr="004F6ABC">
                      <w:rPr>
                        <w:rFonts w:ascii="Arial" w:hAnsi="Arial" w:cs="Arial"/>
                        <w:b/>
                        <w:bCs/>
                        <w:color w:val="6D7278"/>
                        <w:sz w:val="16"/>
                        <w:szCs w:val="16"/>
                      </w:rPr>
                      <w:t>ORE</w:t>
                    </w:r>
                    <w:r w:rsidRPr="004F6ABC">
                      <w:rPr>
                        <w:rFonts w:ascii="Arial" w:hAnsi="Arial" w:cs="Arial"/>
                        <w:color w:val="6D7278"/>
                        <w:sz w:val="16"/>
                        <w:szCs w:val="16"/>
                      </w:rPr>
                      <w:t xml:space="preserve"> Advertising   //   50 Hunt Street, Watertown, MA 02472   //   617-558-6850   //   moreadvertising.com</w:t>
                    </w:r>
                  </w:p>
                  <w:p w14:paraId="6AF4358B" w14:textId="77777777" w:rsidR="00BF6504" w:rsidRDefault="00BF6504" w:rsidP="00BF6504">
                    <w:pPr>
                      <w:jc w:val="both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A4219A" w:rsidRPr="004F6ABC">
      <w:rPr>
        <w:rFonts w:ascii="Arial" w:hAnsi="Arial" w:cs="Arial"/>
        <w:b/>
        <w:bCs/>
        <w:noProof/>
        <w:color w:val="6D7278"/>
        <w:sz w:val="72"/>
        <w:szCs w:val="72"/>
      </w:rPr>
      <w:drawing>
        <wp:anchor distT="0" distB="0" distL="114300" distR="114300" simplePos="0" relativeHeight="251658240" behindDoc="1" locked="0" layoutInCell="1" allowOverlap="1" wp14:anchorId="0E6298B1" wp14:editId="7788767E">
          <wp:simplePos x="0" y="0"/>
          <wp:positionH relativeFrom="page">
            <wp:posOffset>914400</wp:posOffset>
          </wp:positionH>
          <wp:positionV relativeFrom="page">
            <wp:posOffset>9281160</wp:posOffset>
          </wp:positionV>
          <wp:extent cx="338328" cy="45720"/>
          <wp:effectExtent l="0" t="0" r="5080" b="5080"/>
          <wp:wrapNone/>
          <wp:docPr id="131072023" name="Picture 1310720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8328" cy="45720"/>
                  </a:xfrm>
                  <a:prstGeom prst="rect">
                    <a:avLst/>
                  </a:prstGeom>
                  <a:solidFill>
                    <a:srgbClr val="FA6400"/>
                  </a:solidFill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490E041" w14:textId="77777777" w:rsidR="00192BC8" w:rsidRPr="00DC608D" w:rsidRDefault="004F6ABC" w:rsidP="00DC608D">
    <w:pPr>
      <w:pStyle w:val="BasicParagraph"/>
      <w:suppressAutoHyphens/>
      <w:spacing w:before="160" w:line="480" w:lineRule="auto"/>
      <w:rPr>
        <w:rFonts w:ascii="Arial" w:hAnsi="Arial" w:cs="Arial"/>
        <w:sz w:val="16"/>
        <w:szCs w:val="16"/>
      </w:rPr>
    </w:pPr>
    <w:r w:rsidRPr="004F6ABC">
      <w:rPr>
        <w:rFonts w:ascii="Arial" w:hAnsi="Arial" w:cs="Arial"/>
        <w:color w:val="6D7278"/>
        <w:sz w:val="16"/>
        <w:szCs w:val="16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F1B3BA7" w14:textId="77777777" w:rsidR="00C23326" w:rsidRDefault="00C23326" w:rsidP="007B105F">
      <w:r>
        <w:separator/>
      </w:r>
    </w:p>
  </w:footnote>
  <w:footnote w:type="continuationSeparator" w:id="0">
    <w:p w14:paraId="56321BF2" w14:textId="77777777" w:rsidR="00C23326" w:rsidRDefault="00C23326" w:rsidP="007B105F">
      <w:r>
        <w:continuationSeparator/>
      </w:r>
    </w:p>
  </w:footnote>
  <w:footnote w:type="continuationNotice" w:id="1">
    <w:p w14:paraId="174D7183" w14:textId="77777777" w:rsidR="00C23326" w:rsidRDefault="00C23326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30C2D1A" w14:textId="77777777" w:rsidR="004F6ABC" w:rsidRPr="004F6ABC" w:rsidRDefault="00A4219A" w:rsidP="00DC608D">
    <w:pPr>
      <w:pStyle w:val="Header"/>
      <w:ind w:left="-990"/>
    </w:pPr>
    <w:r>
      <w:rPr>
        <w:noProof/>
      </w:rPr>
      <w:drawing>
        <wp:inline distT="0" distB="0" distL="0" distR="0" wp14:anchorId="0D99D1C1" wp14:editId="6110A098">
          <wp:extent cx="610947" cy="1351721"/>
          <wp:effectExtent l="0" t="0" r="0" b="0"/>
          <wp:docPr id="397742176" name="Picture 397742176" descr="A picture containing drawing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MORE_Bu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44859" cy="14267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/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5CFE29"/>
    <w:multiLevelType w:val="hybridMultilevel"/>
    <w:tmpl w:val="920ECBEA"/>
    <w:lvl w:ilvl="0" w:tplc="5FB88D9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A4C29C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1000241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AFE202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A46913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EAC083D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B12DA6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B4889A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2812AD4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450373"/>
    <w:multiLevelType w:val="hybridMultilevel"/>
    <w:tmpl w:val="5136DA82"/>
    <w:lvl w:ilvl="0" w:tplc="BDFAA668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DBCCC1"/>
    <w:multiLevelType w:val="hybridMultilevel"/>
    <w:tmpl w:val="87B22494"/>
    <w:lvl w:ilvl="0" w:tplc="9EEC6EE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EA44BF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BD90DD2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0D08B8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1DA0FC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014383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168FC2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806E5E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6309BD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DB545B"/>
    <w:multiLevelType w:val="hybridMultilevel"/>
    <w:tmpl w:val="1110F5CC"/>
    <w:lvl w:ilvl="0" w:tplc="34D073A0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5C84CE1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E8ACC5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5E2BCE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838F46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59C6956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176EFC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CC4B7D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B6DEFF5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05D9AFF"/>
    <w:multiLevelType w:val="hybridMultilevel"/>
    <w:tmpl w:val="FFFFFFFF"/>
    <w:lvl w:ilvl="0" w:tplc="AEE07E00">
      <w:start w:val="1"/>
      <w:numFmt w:val="decimal"/>
      <w:lvlText w:val="%1."/>
      <w:lvlJc w:val="left"/>
      <w:pPr>
        <w:ind w:left="720" w:hanging="360"/>
      </w:pPr>
    </w:lvl>
    <w:lvl w:ilvl="1" w:tplc="52B2FE88">
      <w:start w:val="1"/>
      <w:numFmt w:val="lowerLetter"/>
      <w:lvlText w:val="%2."/>
      <w:lvlJc w:val="left"/>
      <w:pPr>
        <w:ind w:left="1440" w:hanging="360"/>
      </w:pPr>
    </w:lvl>
    <w:lvl w:ilvl="2" w:tplc="3AD2F9AC">
      <w:start w:val="1"/>
      <w:numFmt w:val="lowerRoman"/>
      <w:lvlText w:val="%3."/>
      <w:lvlJc w:val="right"/>
      <w:pPr>
        <w:ind w:left="2160" w:hanging="180"/>
      </w:pPr>
    </w:lvl>
    <w:lvl w:ilvl="3" w:tplc="CAB40D08">
      <w:start w:val="1"/>
      <w:numFmt w:val="decimal"/>
      <w:lvlText w:val="%4."/>
      <w:lvlJc w:val="left"/>
      <w:pPr>
        <w:ind w:left="2880" w:hanging="360"/>
      </w:pPr>
    </w:lvl>
    <w:lvl w:ilvl="4" w:tplc="71149C22">
      <w:start w:val="1"/>
      <w:numFmt w:val="lowerLetter"/>
      <w:lvlText w:val="%5."/>
      <w:lvlJc w:val="left"/>
      <w:pPr>
        <w:ind w:left="3600" w:hanging="360"/>
      </w:pPr>
    </w:lvl>
    <w:lvl w:ilvl="5" w:tplc="4106E678">
      <w:start w:val="1"/>
      <w:numFmt w:val="lowerRoman"/>
      <w:lvlText w:val="%6."/>
      <w:lvlJc w:val="right"/>
      <w:pPr>
        <w:ind w:left="4320" w:hanging="180"/>
      </w:pPr>
    </w:lvl>
    <w:lvl w:ilvl="6" w:tplc="37089F2E">
      <w:start w:val="1"/>
      <w:numFmt w:val="decimal"/>
      <w:lvlText w:val="%7."/>
      <w:lvlJc w:val="left"/>
      <w:pPr>
        <w:ind w:left="5040" w:hanging="360"/>
      </w:pPr>
    </w:lvl>
    <w:lvl w:ilvl="7" w:tplc="43C0A9A0">
      <w:start w:val="1"/>
      <w:numFmt w:val="lowerLetter"/>
      <w:lvlText w:val="%8."/>
      <w:lvlJc w:val="left"/>
      <w:pPr>
        <w:ind w:left="5760" w:hanging="360"/>
      </w:pPr>
    </w:lvl>
    <w:lvl w:ilvl="8" w:tplc="E1DA1212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71D37DB"/>
    <w:multiLevelType w:val="hybridMultilevel"/>
    <w:tmpl w:val="290ADC2C"/>
    <w:lvl w:ilvl="0" w:tplc="6F0C87C6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9AAB477"/>
    <w:multiLevelType w:val="hybridMultilevel"/>
    <w:tmpl w:val="FFFFFFFF"/>
    <w:lvl w:ilvl="0" w:tplc="17B6F9C4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85DA90D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5A2E27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A84AF2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AAF8997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BE98513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19A898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55A758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A5AEA58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A802300"/>
    <w:multiLevelType w:val="hybridMultilevel"/>
    <w:tmpl w:val="F3CEE5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4AB272C"/>
    <w:multiLevelType w:val="hybridMultilevel"/>
    <w:tmpl w:val="FFFFFFFF"/>
    <w:lvl w:ilvl="0" w:tplc="6B02BB6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DD2E7A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E5FEE0A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D98614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B46A5D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20B8B73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9E834B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B02884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A734FCE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2AA8F56"/>
    <w:multiLevelType w:val="hybridMultilevel"/>
    <w:tmpl w:val="B882FCF6"/>
    <w:lvl w:ilvl="0" w:tplc="07C6AB26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5992AE7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40848E2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B96E47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542C77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7EAC254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EE8FEF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40CCE3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40B247E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2F5FF21"/>
    <w:multiLevelType w:val="hybridMultilevel"/>
    <w:tmpl w:val="9E3ABAAE"/>
    <w:lvl w:ilvl="0" w:tplc="1AFCB10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E680D8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A678BD3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166DAC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D72D37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C6FA15E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114412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A3AE45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52E20C4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E1347D7"/>
    <w:multiLevelType w:val="hybridMultilevel"/>
    <w:tmpl w:val="D486B572"/>
    <w:lvl w:ilvl="0" w:tplc="76CA831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29E64D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87B83CE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FC8E87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D288D8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ABE4E04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B4E140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C96052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654C91A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FF73B36"/>
    <w:multiLevelType w:val="hybridMultilevel"/>
    <w:tmpl w:val="FFFFFFFF"/>
    <w:lvl w:ilvl="0" w:tplc="95C2D750">
      <w:start w:val="1"/>
      <w:numFmt w:val="decimal"/>
      <w:lvlText w:val="%1."/>
      <w:lvlJc w:val="left"/>
      <w:pPr>
        <w:ind w:left="720" w:hanging="360"/>
      </w:pPr>
    </w:lvl>
    <w:lvl w:ilvl="1" w:tplc="A500837A">
      <w:start w:val="1"/>
      <w:numFmt w:val="lowerLetter"/>
      <w:lvlText w:val="%2."/>
      <w:lvlJc w:val="left"/>
      <w:pPr>
        <w:ind w:left="1440" w:hanging="360"/>
      </w:pPr>
    </w:lvl>
    <w:lvl w:ilvl="2" w:tplc="69962636">
      <w:start w:val="1"/>
      <w:numFmt w:val="lowerRoman"/>
      <w:lvlText w:val="%3."/>
      <w:lvlJc w:val="right"/>
      <w:pPr>
        <w:ind w:left="2160" w:hanging="180"/>
      </w:pPr>
    </w:lvl>
    <w:lvl w:ilvl="3" w:tplc="574ECC5C">
      <w:start w:val="1"/>
      <w:numFmt w:val="decimal"/>
      <w:lvlText w:val="%4."/>
      <w:lvlJc w:val="left"/>
      <w:pPr>
        <w:ind w:left="2880" w:hanging="360"/>
      </w:pPr>
    </w:lvl>
    <w:lvl w:ilvl="4" w:tplc="990870A6">
      <w:start w:val="1"/>
      <w:numFmt w:val="lowerLetter"/>
      <w:lvlText w:val="%5."/>
      <w:lvlJc w:val="left"/>
      <w:pPr>
        <w:ind w:left="3600" w:hanging="360"/>
      </w:pPr>
    </w:lvl>
    <w:lvl w:ilvl="5" w:tplc="F026718C">
      <w:start w:val="1"/>
      <w:numFmt w:val="lowerRoman"/>
      <w:lvlText w:val="%6."/>
      <w:lvlJc w:val="right"/>
      <w:pPr>
        <w:ind w:left="4320" w:hanging="180"/>
      </w:pPr>
    </w:lvl>
    <w:lvl w:ilvl="6" w:tplc="8902AFBE">
      <w:start w:val="1"/>
      <w:numFmt w:val="decimal"/>
      <w:lvlText w:val="%7."/>
      <w:lvlJc w:val="left"/>
      <w:pPr>
        <w:ind w:left="5040" w:hanging="360"/>
      </w:pPr>
    </w:lvl>
    <w:lvl w:ilvl="7" w:tplc="AAC610F8">
      <w:start w:val="1"/>
      <w:numFmt w:val="lowerLetter"/>
      <w:lvlText w:val="%8."/>
      <w:lvlJc w:val="left"/>
      <w:pPr>
        <w:ind w:left="5760" w:hanging="360"/>
      </w:pPr>
    </w:lvl>
    <w:lvl w:ilvl="8" w:tplc="3FEC921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1741525"/>
    <w:multiLevelType w:val="hybridMultilevel"/>
    <w:tmpl w:val="0BAE72DA"/>
    <w:lvl w:ilvl="0" w:tplc="8402D9F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BEC793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5BDC664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5E20B0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D364FA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18FE0B0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3A8834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C88B4F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BB506A3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50A66B7"/>
    <w:multiLevelType w:val="hybridMultilevel"/>
    <w:tmpl w:val="B4C8CA22"/>
    <w:lvl w:ilvl="0" w:tplc="16FABA6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016030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5800595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170FBC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422FB68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4B8C919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352500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5A6D73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A04981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42898914">
    <w:abstractNumId w:val="9"/>
  </w:num>
  <w:num w:numId="2" w16cid:durableId="1699240591">
    <w:abstractNumId w:val="14"/>
  </w:num>
  <w:num w:numId="3" w16cid:durableId="1244149755">
    <w:abstractNumId w:val="10"/>
  </w:num>
  <w:num w:numId="4" w16cid:durableId="1012999410">
    <w:abstractNumId w:val="13"/>
  </w:num>
  <w:num w:numId="5" w16cid:durableId="1143424297">
    <w:abstractNumId w:val="3"/>
  </w:num>
  <w:num w:numId="6" w16cid:durableId="2006735866">
    <w:abstractNumId w:val="0"/>
  </w:num>
  <w:num w:numId="7" w16cid:durableId="174195674">
    <w:abstractNumId w:val="2"/>
  </w:num>
  <w:num w:numId="8" w16cid:durableId="731274580">
    <w:abstractNumId w:val="11"/>
  </w:num>
  <w:num w:numId="9" w16cid:durableId="1985547085">
    <w:abstractNumId w:val="7"/>
  </w:num>
  <w:num w:numId="10" w16cid:durableId="271476392">
    <w:abstractNumId w:val="6"/>
  </w:num>
  <w:num w:numId="11" w16cid:durableId="1467622077">
    <w:abstractNumId w:val="1"/>
  </w:num>
  <w:num w:numId="12" w16cid:durableId="294340136">
    <w:abstractNumId w:val="4"/>
  </w:num>
  <w:num w:numId="13" w16cid:durableId="1881673662">
    <w:abstractNumId w:val="12"/>
  </w:num>
  <w:num w:numId="14" w16cid:durableId="1318340001">
    <w:abstractNumId w:val="8"/>
  </w:num>
  <w:num w:numId="15" w16cid:durableId="101195736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attachedTemplate r:id="rId1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6696"/>
    <w:rsid w:val="00004912"/>
    <w:rsid w:val="00006221"/>
    <w:rsid w:val="00007F50"/>
    <w:rsid w:val="000116E0"/>
    <w:rsid w:val="00012B65"/>
    <w:rsid w:val="00012D74"/>
    <w:rsid w:val="00024AAD"/>
    <w:rsid w:val="000252B4"/>
    <w:rsid w:val="0002764E"/>
    <w:rsid w:val="00030A80"/>
    <w:rsid w:val="00031179"/>
    <w:rsid w:val="00033032"/>
    <w:rsid w:val="0004212E"/>
    <w:rsid w:val="0004470A"/>
    <w:rsid w:val="000673F8"/>
    <w:rsid w:val="00070519"/>
    <w:rsid w:val="00070616"/>
    <w:rsid w:val="00072E91"/>
    <w:rsid w:val="000772B6"/>
    <w:rsid w:val="00084D69"/>
    <w:rsid w:val="000853BC"/>
    <w:rsid w:val="00087C97"/>
    <w:rsid w:val="0009135B"/>
    <w:rsid w:val="000972D1"/>
    <w:rsid w:val="000A0BF2"/>
    <w:rsid w:val="000A1A1B"/>
    <w:rsid w:val="000A4749"/>
    <w:rsid w:val="000B0C95"/>
    <w:rsid w:val="000C082D"/>
    <w:rsid w:val="000C1410"/>
    <w:rsid w:val="000C5394"/>
    <w:rsid w:val="000C74AE"/>
    <w:rsid w:val="000D1DC1"/>
    <w:rsid w:val="000E0E3B"/>
    <w:rsid w:val="000E1BF1"/>
    <w:rsid w:val="000F0235"/>
    <w:rsid w:val="000F1BA4"/>
    <w:rsid w:val="000F20D8"/>
    <w:rsid w:val="000F2F85"/>
    <w:rsid w:val="000F4889"/>
    <w:rsid w:val="000F5A69"/>
    <w:rsid w:val="000F7DD8"/>
    <w:rsid w:val="00101ABC"/>
    <w:rsid w:val="00106C94"/>
    <w:rsid w:val="00110836"/>
    <w:rsid w:val="00111407"/>
    <w:rsid w:val="00112904"/>
    <w:rsid w:val="00115123"/>
    <w:rsid w:val="0011558F"/>
    <w:rsid w:val="001255FF"/>
    <w:rsid w:val="00131179"/>
    <w:rsid w:val="0013165C"/>
    <w:rsid w:val="00134A56"/>
    <w:rsid w:val="0014241D"/>
    <w:rsid w:val="001462BC"/>
    <w:rsid w:val="00156B44"/>
    <w:rsid w:val="001619A6"/>
    <w:rsid w:val="001636A2"/>
    <w:rsid w:val="00173774"/>
    <w:rsid w:val="00176085"/>
    <w:rsid w:val="00184057"/>
    <w:rsid w:val="001904A0"/>
    <w:rsid w:val="00192BC8"/>
    <w:rsid w:val="001936DF"/>
    <w:rsid w:val="00194CE2"/>
    <w:rsid w:val="00196579"/>
    <w:rsid w:val="001A5A6D"/>
    <w:rsid w:val="001A7852"/>
    <w:rsid w:val="001B45DD"/>
    <w:rsid w:val="001B4E22"/>
    <w:rsid w:val="001C1AA0"/>
    <w:rsid w:val="001C233D"/>
    <w:rsid w:val="001C36CA"/>
    <w:rsid w:val="001C4466"/>
    <w:rsid w:val="001C48F4"/>
    <w:rsid w:val="001C4999"/>
    <w:rsid w:val="001C78C6"/>
    <w:rsid w:val="001D14C7"/>
    <w:rsid w:val="001D1878"/>
    <w:rsid w:val="001D5B72"/>
    <w:rsid w:val="001D7BE0"/>
    <w:rsid w:val="001E1282"/>
    <w:rsid w:val="001E362A"/>
    <w:rsid w:val="001E5330"/>
    <w:rsid w:val="001E577D"/>
    <w:rsid w:val="001E5850"/>
    <w:rsid w:val="001E60E3"/>
    <w:rsid w:val="001F082A"/>
    <w:rsid w:val="001F1A72"/>
    <w:rsid w:val="001F3AEF"/>
    <w:rsid w:val="001F4C6A"/>
    <w:rsid w:val="001F633A"/>
    <w:rsid w:val="001F6587"/>
    <w:rsid w:val="00211C04"/>
    <w:rsid w:val="00215005"/>
    <w:rsid w:val="00215B0A"/>
    <w:rsid w:val="00226A31"/>
    <w:rsid w:val="00226EEE"/>
    <w:rsid w:val="00230525"/>
    <w:rsid w:val="00233F62"/>
    <w:rsid w:val="00241EBB"/>
    <w:rsid w:val="00244E04"/>
    <w:rsid w:val="00245A38"/>
    <w:rsid w:val="002477FF"/>
    <w:rsid w:val="00247F3D"/>
    <w:rsid w:val="00256D3C"/>
    <w:rsid w:val="00260A93"/>
    <w:rsid w:val="00261C34"/>
    <w:rsid w:val="002646C9"/>
    <w:rsid w:val="002649DB"/>
    <w:rsid w:val="002728F4"/>
    <w:rsid w:val="00273534"/>
    <w:rsid w:val="00273BB4"/>
    <w:rsid w:val="00281A58"/>
    <w:rsid w:val="0028583F"/>
    <w:rsid w:val="00290D96"/>
    <w:rsid w:val="00294B29"/>
    <w:rsid w:val="00295AB4"/>
    <w:rsid w:val="00296992"/>
    <w:rsid w:val="00296E49"/>
    <w:rsid w:val="002A0C8A"/>
    <w:rsid w:val="002A31BE"/>
    <w:rsid w:val="002A4F09"/>
    <w:rsid w:val="002B0EDE"/>
    <w:rsid w:val="002B1821"/>
    <w:rsid w:val="002B1C19"/>
    <w:rsid w:val="002B2A31"/>
    <w:rsid w:val="002B4067"/>
    <w:rsid w:val="002B5309"/>
    <w:rsid w:val="002C1ADB"/>
    <w:rsid w:val="002C2D67"/>
    <w:rsid w:val="002C309B"/>
    <w:rsid w:val="002C40C4"/>
    <w:rsid w:val="002D3937"/>
    <w:rsid w:val="002D7486"/>
    <w:rsid w:val="002E1B32"/>
    <w:rsid w:val="002E220C"/>
    <w:rsid w:val="002F1973"/>
    <w:rsid w:val="002F701E"/>
    <w:rsid w:val="00302E53"/>
    <w:rsid w:val="00304F4B"/>
    <w:rsid w:val="003052C8"/>
    <w:rsid w:val="00311B2A"/>
    <w:rsid w:val="0031275F"/>
    <w:rsid w:val="00314AF7"/>
    <w:rsid w:val="003209C4"/>
    <w:rsid w:val="003239DC"/>
    <w:rsid w:val="0032425F"/>
    <w:rsid w:val="003242D9"/>
    <w:rsid w:val="0032630E"/>
    <w:rsid w:val="0032741A"/>
    <w:rsid w:val="003301F2"/>
    <w:rsid w:val="003347E5"/>
    <w:rsid w:val="00335CEF"/>
    <w:rsid w:val="00337B39"/>
    <w:rsid w:val="00341DA8"/>
    <w:rsid w:val="003444A4"/>
    <w:rsid w:val="00346AA2"/>
    <w:rsid w:val="00350DAD"/>
    <w:rsid w:val="00355101"/>
    <w:rsid w:val="00362CA1"/>
    <w:rsid w:val="003709E1"/>
    <w:rsid w:val="0037316F"/>
    <w:rsid w:val="00374253"/>
    <w:rsid w:val="003748E2"/>
    <w:rsid w:val="00385583"/>
    <w:rsid w:val="00385ADB"/>
    <w:rsid w:val="003864CD"/>
    <w:rsid w:val="00390DED"/>
    <w:rsid w:val="00391C5D"/>
    <w:rsid w:val="00395653"/>
    <w:rsid w:val="00397A0C"/>
    <w:rsid w:val="003A1A48"/>
    <w:rsid w:val="003A206A"/>
    <w:rsid w:val="003A27E1"/>
    <w:rsid w:val="003A6565"/>
    <w:rsid w:val="003B09EC"/>
    <w:rsid w:val="003C20D4"/>
    <w:rsid w:val="003C2478"/>
    <w:rsid w:val="003C3E11"/>
    <w:rsid w:val="003C562D"/>
    <w:rsid w:val="003D199F"/>
    <w:rsid w:val="003D4B99"/>
    <w:rsid w:val="003D68EC"/>
    <w:rsid w:val="003D6FF3"/>
    <w:rsid w:val="003E2828"/>
    <w:rsid w:val="003E2AC5"/>
    <w:rsid w:val="003E4A02"/>
    <w:rsid w:val="003E7E98"/>
    <w:rsid w:val="003F161E"/>
    <w:rsid w:val="003F2BFD"/>
    <w:rsid w:val="004048DD"/>
    <w:rsid w:val="00406D5B"/>
    <w:rsid w:val="0041137B"/>
    <w:rsid w:val="00412EC9"/>
    <w:rsid w:val="00415DEB"/>
    <w:rsid w:val="0041666B"/>
    <w:rsid w:val="004342F2"/>
    <w:rsid w:val="00445E88"/>
    <w:rsid w:val="00452C5E"/>
    <w:rsid w:val="0045519E"/>
    <w:rsid w:val="0045598F"/>
    <w:rsid w:val="0046530A"/>
    <w:rsid w:val="00466D3A"/>
    <w:rsid w:val="0047035B"/>
    <w:rsid w:val="00475661"/>
    <w:rsid w:val="00481FDE"/>
    <w:rsid w:val="00487B7A"/>
    <w:rsid w:val="004A2F89"/>
    <w:rsid w:val="004A52B7"/>
    <w:rsid w:val="004B4D6E"/>
    <w:rsid w:val="004B67FC"/>
    <w:rsid w:val="004B70B8"/>
    <w:rsid w:val="004C0A48"/>
    <w:rsid w:val="004C2B0B"/>
    <w:rsid w:val="004C5430"/>
    <w:rsid w:val="004C7719"/>
    <w:rsid w:val="004D063A"/>
    <w:rsid w:val="004D0AC1"/>
    <w:rsid w:val="004D35A5"/>
    <w:rsid w:val="004D41E5"/>
    <w:rsid w:val="004D5925"/>
    <w:rsid w:val="004E2DA1"/>
    <w:rsid w:val="004E3BCF"/>
    <w:rsid w:val="004F1995"/>
    <w:rsid w:val="004F6ABC"/>
    <w:rsid w:val="004F6BC4"/>
    <w:rsid w:val="005041DC"/>
    <w:rsid w:val="00507858"/>
    <w:rsid w:val="00507C55"/>
    <w:rsid w:val="00510A68"/>
    <w:rsid w:val="00512DBA"/>
    <w:rsid w:val="00515786"/>
    <w:rsid w:val="0051696B"/>
    <w:rsid w:val="00520E2D"/>
    <w:rsid w:val="0052370A"/>
    <w:rsid w:val="005265CA"/>
    <w:rsid w:val="005331A7"/>
    <w:rsid w:val="00552DD0"/>
    <w:rsid w:val="00553CDF"/>
    <w:rsid w:val="00557314"/>
    <w:rsid w:val="005663D3"/>
    <w:rsid w:val="0057338D"/>
    <w:rsid w:val="00583F0B"/>
    <w:rsid w:val="005941BD"/>
    <w:rsid w:val="005959D8"/>
    <w:rsid w:val="00597728"/>
    <w:rsid w:val="005A229E"/>
    <w:rsid w:val="005A257D"/>
    <w:rsid w:val="005A3789"/>
    <w:rsid w:val="005A7E38"/>
    <w:rsid w:val="005B7C93"/>
    <w:rsid w:val="005C2B5C"/>
    <w:rsid w:val="005C392A"/>
    <w:rsid w:val="005C60E2"/>
    <w:rsid w:val="005C732F"/>
    <w:rsid w:val="005D6E10"/>
    <w:rsid w:val="005E199C"/>
    <w:rsid w:val="005E7535"/>
    <w:rsid w:val="005F156A"/>
    <w:rsid w:val="005F665C"/>
    <w:rsid w:val="006052A5"/>
    <w:rsid w:val="006064F0"/>
    <w:rsid w:val="00607333"/>
    <w:rsid w:val="00610309"/>
    <w:rsid w:val="006130C5"/>
    <w:rsid w:val="00613EA0"/>
    <w:rsid w:val="00614FC1"/>
    <w:rsid w:val="006156FA"/>
    <w:rsid w:val="006162EF"/>
    <w:rsid w:val="006201D4"/>
    <w:rsid w:val="00626696"/>
    <w:rsid w:val="00635139"/>
    <w:rsid w:val="006352A4"/>
    <w:rsid w:val="00636835"/>
    <w:rsid w:val="006375C8"/>
    <w:rsid w:val="006377D2"/>
    <w:rsid w:val="0064301D"/>
    <w:rsid w:val="006526CE"/>
    <w:rsid w:val="00652D2A"/>
    <w:rsid w:val="00655974"/>
    <w:rsid w:val="0065773A"/>
    <w:rsid w:val="00657AD7"/>
    <w:rsid w:val="00661FB3"/>
    <w:rsid w:val="006657B1"/>
    <w:rsid w:val="006670D0"/>
    <w:rsid w:val="00670A56"/>
    <w:rsid w:val="0067143F"/>
    <w:rsid w:val="00680941"/>
    <w:rsid w:val="00682F65"/>
    <w:rsid w:val="0068612F"/>
    <w:rsid w:val="00687833"/>
    <w:rsid w:val="00692B49"/>
    <w:rsid w:val="0069465F"/>
    <w:rsid w:val="006A1B7C"/>
    <w:rsid w:val="006A3889"/>
    <w:rsid w:val="006A489E"/>
    <w:rsid w:val="006A5BB4"/>
    <w:rsid w:val="006A7B6E"/>
    <w:rsid w:val="006B7F13"/>
    <w:rsid w:val="006C0142"/>
    <w:rsid w:val="006C09AD"/>
    <w:rsid w:val="006C5C4C"/>
    <w:rsid w:val="006D1DE9"/>
    <w:rsid w:val="006D307F"/>
    <w:rsid w:val="006D3D0B"/>
    <w:rsid w:val="006E09F0"/>
    <w:rsid w:val="006E1652"/>
    <w:rsid w:val="006E22F8"/>
    <w:rsid w:val="006E5120"/>
    <w:rsid w:val="006F3218"/>
    <w:rsid w:val="006F4CBF"/>
    <w:rsid w:val="006F50C9"/>
    <w:rsid w:val="006F7147"/>
    <w:rsid w:val="00707D6D"/>
    <w:rsid w:val="00717070"/>
    <w:rsid w:val="00717A4B"/>
    <w:rsid w:val="00723D4D"/>
    <w:rsid w:val="00724113"/>
    <w:rsid w:val="00725382"/>
    <w:rsid w:val="0072644E"/>
    <w:rsid w:val="00730E06"/>
    <w:rsid w:val="00731655"/>
    <w:rsid w:val="00732FCC"/>
    <w:rsid w:val="00747A9D"/>
    <w:rsid w:val="007505DB"/>
    <w:rsid w:val="00751ED6"/>
    <w:rsid w:val="00756A34"/>
    <w:rsid w:val="007619E5"/>
    <w:rsid w:val="0076687B"/>
    <w:rsid w:val="00766E3D"/>
    <w:rsid w:val="007725F0"/>
    <w:rsid w:val="007738FD"/>
    <w:rsid w:val="00774DE1"/>
    <w:rsid w:val="00777C33"/>
    <w:rsid w:val="00780F9B"/>
    <w:rsid w:val="007832FE"/>
    <w:rsid w:val="00785930"/>
    <w:rsid w:val="00787A05"/>
    <w:rsid w:val="00790DE9"/>
    <w:rsid w:val="00794981"/>
    <w:rsid w:val="00794C53"/>
    <w:rsid w:val="00794DD9"/>
    <w:rsid w:val="00795C54"/>
    <w:rsid w:val="00797673"/>
    <w:rsid w:val="007A05E2"/>
    <w:rsid w:val="007A169A"/>
    <w:rsid w:val="007A6FA2"/>
    <w:rsid w:val="007A7EA9"/>
    <w:rsid w:val="007B105F"/>
    <w:rsid w:val="007B3015"/>
    <w:rsid w:val="007C2EEE"/>
    <w:rsid w:val="007D3E7C"/>
    <w:rsid w:val="007D65FF"/>
    <w:rsid w:val="007D7BD8"/>
    <w:rsid w:val="007E0230"/>
    <w:rsid w:val="007E1563"/>
    <w:rsid w:val="007E4F9E"/>
    <w:rsid w:val="007E7CC3"/>
    <w:rsid w:val="007F041B"/>
    <w:rsid w:val="007F2582"/>
    <w:rsid w:val="008015AE"/>
    <w:rsid w:val="008016B3"/>
    <w:rsid w:val="00801C0F"/>
    <w:rsid w:val="00812EA6"/>
    <w:rsid w:val="008135FA"/>
    <w:rsid w:val="00815393"/>
    <w:rsid w:val="00821B1F"/>
    <w:rsid w:val="0083087E"/>
    <w:rsid w:val="0083622A"/>
    <w:rsid w:val="00836601"/>
    <w:rsid w:val="0083660F"/>
    <w:rsid w:val="00841491"/>
    <w:rsid w:val="00851D4A"/>
    <w:rsid w:val="00853421"/>
    <w:rsid w:val="008555C0"/>
    <w:rsid w:val="00857AED"/>
    <w:rsid w:val="00857D86"/>
    <w:rsid w:val="008603D0"/>
    <w:rsid w:val="008612A5"/>
    <w:rsid w:val="00865574"/>
    <w:rsid w:val="00865E45"/>
    <w:rsid w:val="00867B91"/>
    <w:rsid w:val="00871447"/>
    <w:rsid w:val="00873AF8"/>
    <w:rsid w:val="00877529"/>
    <w:rsid w:val="008835E7"/>
    <w:rsid w:val="008862E7"/>
    <w:rsid w:val="0089162B"/>
    <w:rsid w:val="00895E85"/>
    <w:rsid w:val="008A1A65"/>
    <w:rsid w:val="008A1B41"/>
    <w:rsid w:val="008A281B"/>
    <w:rsid w:val="008B3A95"/>
    <w:rsid w:val="008B4435"/>
    <w:rsid w:val="008B4DA7"/>
    <w:rsid w:val="008C4820"/>
    <w:rsid w:val="008D07E4"/>
    <w:rsid w:val="008D402E"/>
    <w:rsid w:val="008D43B4"/>
    <w:rsid w:val="008E1BCC"/>
    <w:rsid w:val="008E305C"/>
    <w:rsid w:val="008F1A8D"/>
    <w:rsid w:val="008F44C6"/>
    <w:rsid w:val="00902275"/>
    <w:rsid w:val="00902ECC"/>
    <w:rsid w:val="009049B1"/>
    <w:rsid w:val="0090722F"/>
    <w:rsid w:val="009077A3"/>
    <w:rsid w:val="009108CA"/>
    <w:rsid w:val="009127C6"/>
    <w:rsid w:val="009260D5"/>
    <w:rsid w:val="00931CE8"/>
    <w:rsid w:val="009357BF"/>
    <w:rsid w:val="009407E7"/>
    <w:rsid w:val="00940C07"/>
    <w:rsid w:val="00942F59"/>
    <w:rsid w:val="009441F7"/>
    <w:rsid w:val="00946899"/>
    <w:rsid w:val="009471EE"/>
    <w:rsid w:val="00951036"/>
    <w:rsid w:val="009510BD"/>
    <w:rsid w:val="00951900"/>
    <w:rsid w:val="009555F6"/>
    <w:rsid w:val="00956095"/>
    <w:rsid w:val="009578E5"/>
    <w:rsid w:val="00965254"/>
    <w:rsid w:val="0096571D"/>
    <w:rsid w:val="0096632D"/>
    <w:rsid w:val="00970086"/>
    <w:rsid w:val="0097756B"/>
    <w:rsid w:val="00977AE2"/>
    <w:rsid w:val="00984AC6"/>
    <w:rsid w:val="0099293F"/>
    <w:rsid w:val="00995320"/>
    <w:rsid w:val="00995A6B"/>
    <w:rsid w:val="009A6D96"/>
    <w:rsid w:val="009C2F9D"/>
    <w:rsid w:val="009C60CA"/>
    <w:rsid w:val="009C7A65"/>
    <w:rsid w:val="009D326B"/>
    <w:rsid w:val="009D71D5"/>
    <w:rsid w:val="009D7F53"/>
    <w:rsid w:val="009E0EC6"/>
    <w:rsid w:val="009E2214"/>
    <w:rsid w:val="009F08E5"/>
    <w:rsid w:val="009F1B58"/>
    <w:rsid w:val="009F4AE7"/>
    <w:rsid w:val="009F5CE5"/>
    <w:rsid w:val="00A071BD"/>
    <w:rsid w:val="00A10ADA"/>
    <w:rsid w:val="00A12848"/>
    <w:rsid w:val="00A147F3"/>
    <w:rsid w:val="00A14884"/>
    <w:rsid w:val="00A15201"/>
    <w:rsid w:val="00A24D3A"/>
    <w:rsid w:val="00A33FB7"/>
    <w:rsid w:val="00A354E7"/>
    <w:rsid w:val="00A4219A"/>
    <w:rsid w:val="00A441EC"/>
    <w:rsid w:val="00A45E9B"/>
    <w:rsid w:val="00A47931"/>
    <w:rsid w:val="00A51CB7"/>
    <w:rsid w:val="00A57AD7"/>
    <w:rsid w:val="00A60F0E"/>
    <w:rsid w:val="00A62AA5"/>
    <w:rsid w:val="00A66F9B"/>
    <w:rsid w:val="00A76EC9"/>
    <w:rsid w:val="00A86A40"/>
    <w:rsid w:val="00A92C9A"/>
    <w:rsid w:val="00A93213"/>
    <w:rsid w:val="00A93D64"/>
    <w:rsid w:val="00A96D17"/>
    <w:rsid w:val="00A96F2B"/>
    <w:rsid w:val="00AA0855"/>
    <w:rsid w:val="00AA3823"/>
    <w:rsid w:val="00AA496B"/>
    <w:rsid w:val="00AA4FCA"/>
    <w:rsid w:val="00AB65F5"/>
    <w:rsid w:val="00AC2586"/>
    <w:rsid w:val="00AD02C8"/>
    <w:rsid w:val="00AD1862"/>
    <w:rsid w:val="00AD55F6"/>
    <w:rsid w:val="00AE0B9B"/>
    <w:rsid w:val="00AE1713"/>
    <w:rsid w:val="00AE2312"/>
    <w:rsid w:val="00AE39A2"/>
    <w:rsid w:val="00B03F5E"/>
    <w:rsid w:val="00B115B1"/>
    <w:rsid w:val="00B203EA"/>
    <w:rsid w:val="00B227F8"/>
    <w:rsid w:val="00B25933"/>
    <w:rsid w:val="00B32CB5"/>
    <w:rsid w:val="00B33422"/>
    <w:rsid w:val="00B36D85"/>
    <w:rsid w:val="00B44F95"/>
    <w:rsid w:val="00B51D45"/>
    <w:rsid w:val="00B51E15"/>
    <w:rsid w:val="00B54366"/>
    <w:rsid w:val="00B56C6D"/>
    <w:rsid w:val="00B577B3"/>
    <w:rsid w:val="00B6008B"/>
    <w:rsid w:val="00B607EE"/>
    <w:rsid w:val="00B618AC"/>
    <w:rsid w:val="00B62605"/>
    <w:rsid w:val="00B63D1C"/>
    <w:rsid w:val="00B668DD"/>
    <w:rsid w:val="00B66B5E"/>
    <w:rsid w:val="00B717EE"/>
    <w:rsid w:val="00B8229A"/>
    <w:rsid w:val="00B839C0"/>
    <w:rsid w:val="00B843A6"/>
    <w:rsid w:val="00B84BE7"/>
    <w:rsid w:val="00B853AC"/>
    <w:rsid w:val="00B87A8E"/>
    <w:rsid w:val="00B87D15"/>
    <w:rsid w:val="00B90680"/>
    <w:rsid w:val="00B91951"/>
    <w:rsid w:val="00B930F6"/>
    <w:rsid w:val="00B93461"/>
    <w:rsid w:val="00B94874"/>
    <w:rsid w:val="00B9CFCD"/>
    <w:rsid w:val="00BA2697"/>
    <w:rsid w:val="00BA3450"/>
    <w:rsid w:val="00BA3EEF"/>
    <w:rsid w:val="00BA72F2"/>
    <w:rsid w:val="00BB4B72"/>
    <w:rsid w:val="00BC0A91"/>
    <w:rsid w:val="00BC5302"/>
    <w:rsid w:val="00BC7A85"/>
    <w:rsid w:val="00BD7466"/>
    <w:rsid w:val="00BD7BA4"/>
    <w:rsid w:val="00BE1A14"/>
    <w:rsid w:val="00BE2295"/>
    <w:rsid w:val="00BE27F8"/>
    <w:rsid w:val="00BF1466"/>
    <w:rsid w:val="00BF6504"/>
    <w:rsid w:val="00C03E2C"/>
    <w:rsid w:val="00C063C7"/>
    <w:rsid w:val="00C210BD"/>
    <w:rsid w:val="00C23326"/>
    <w:rsid w:val="00C25864"/>
    <w:rsid w:val="00C30461"/>
    <w:rsid w:val="00C34C6F"/>
    <w:rsid w:val="00C408A1"/>
    <w:rsid w:val="00C43AB5"/>
    <w:rsid w:val="00C4513C"/>
    <w:rsid w:val="00C479BF"/>
    <w:rsid w:val="00C50299"/>
    <w:rsid w:val="00C55E47"/>
    <w:rsid w:val="00C60040"/>
    <w:rsid w:val="00C61204"/>
    <w:rsid w:val="00C61D88"/>
    <w:rsid w:val="00C61FD0"/>
    <w:rsid w:val="00C62804"/>
    <w:rsid w:val="00C62C8F"/>
    <w:rsid w:val="00C67248"/>
    <w:rsid w:val="00C70DC1"/>
    <w:rsid w:val="00C7357E"/>
    <w:rsid w:val="00C73CCC"/>
    <w:rsid w:val="00C77379"/>
    <w:rsid w:val="00C81674"/>
    <w:rsid w:val="00C86067"/>
    <w:rsid w:val="00C94270"/>
    <w:rsid w:val="00C95F3E"/>
    <w:rsid w:val="00C97AE8"/>
    <w:rsid w:val="00CA7C87"/>
    <w:rsid w:val="00CB4FD7"/>
    <w:rsid w:val="00CB5BA0"/>
    <w:rsid w:val="00CC6B34"/>
    <w:rsid w:val="00CD54FA"/>
    <w:rsid w:val="00CD599D"/>
    <w:rsid w:val="00CE07E6"/>
    <w:rsid w:val="00CE2774"/>
    <w:rsid w:val="00CE32DD"/>
    <w:rsid w:val="00CE4843"/>
    <w:rsid w:val="00CE73D7"/>
    <w:rsid w:val="00D012A8"/>
    <w:rsid w:val="00D2519F"/>
    <w:rsid w:val="00D36672"/>
    <w:rsid w:val="00D369DD"/>
    <w:rsid w:val="00D376EB"/>
    <w:rsid w:val="00D51CC7"/>
    <w:rsid w:val="00D52CC3"/>
    <w:rsid w:val="00D52D34"/>
    <w:rsid w:val="00D54CB9"/>
    <w:rsid w:val="00D56837"/>
    <w:rsid w:val="00D56895"/>
    <w:rsid w:val="00D63120"/>
    <w:rsid w:val="00D64314"/>
    <w:rsid w:val="00D65DCF"/>
    <w:rsid w:val="00D6601A"/>
    <w:rsid w:val="00D67BA6"/>
    <w:rsid w:val="00D71155"/>
    <w:rsid w:val="00D72821"/>
    <w:rsid w:val="00D859E4"/>
    <w:rsid w:val="00D9064B"/>
    <w:rsid w:val="00D93A20"/>
    <w:rsid w:val="00D966A1"/>
    <w:rsid w:val="00DA193C"/>
    <w:rsid w:val="00DA388A"/>
    <w:rsid w:val="00DA5FF8"/>
    <w:rsid w:val="00DA6D7F"/>
    <w:rsid w:val="00DA7B95"/>
    <w:rsid w:val="00DA7E14"/>
    <w:rsid w:val="00DB0191"/>
    <w:rsid w:val="00DB0928"/>
    <w:rsid w:val="00DB1808"/>
    <w:rsid w:val="00DB2B98"/>
    <w:rsid w:val="00DB6F94"/>
    <w:rsid w:val="00DC408D"/>
    <w:rsid w:val="00DC479A"/>
    <w:rsid w:val="00DC608D"/>
    <w:rsid w:val="00DD0C06"/>
    <w:rsid w:val="00DE06EA"/>
    <w:rsid w:val="00DE175B"/>
    <w:rsid w:val="00E1145B"/>
    <w:rsid w:val="00E12B2A"/>
    <w:rsid w:val="00E207E8"/>
    <w:rsid w:val="00E24BEE"/>
    <w:rsid w:val="00E26FBD"/>
    <w:rsid w:val="00E314FA"/>
    <w:rsid w:val="00E40D36"/>
    <w:rsid w:val="00E435E1"/>
    <w:rsid w:val="00E44347"/>
    <w:rsid w:val="00E45B08"/>
    <w:rsid w:val="00E47943"/>
    <w:rsid w:val="00E47E9D"/>
    <w:rsid w:val="00E51C0F"/>
    <w:rsid w:val="00E52601"/>
    <w:rsid w:val="00E616A2"/>
    <w:rsid w:val="00E622B3"/>
    <w:rsid w:val="00E64E37"/>
    <w:rsid w:val="00E654A8"/>
    <w:rsid w:val="00E6585A"/>
    <w:rsid w:val="00E742B4"/>
    <w:rsid w:val="00E764FF"/>
    <w:rsid w:val="00E76A2D"/>
    <w:rsid w:val="00E830F3"/>
    <w:rsid w:val="00E83A8D"/>
    <w:rsid w:val="00E863E2"/>
    <w:rsid w:val="00E9717F"/>
    <w:rsid w:val="00E97417"/>
    <w:rsid w:val="00E97E2B"/>
    <w:rsid w:val="00EA328F"/>
    <w:rsid w:val="00EA49CE"/>
    <w:rsid w:val="00EA6E6A"/>
    <w:rsid w:val="00EB10F8"/>
    <w:rsid w:val="00EB5881"/>
    <w:rsid w:val="00EB6C35"/>
    <w:rsid w:val="00EC581D"/>
    <w:rsid w:val="00ED062D"/>
    <w:rsid w:val="00ED283C"/>
    <w:rsid w:val="00ED53AB"/>
    <w:rsid w:val="00EE1C48"/>
    <w:rsid w:val="00EE6742"/>
    <w:rsid w:val="00F03EBE"/>
    <w:rsid w:val="00F05A0C"/>
    <w:rsid w:val="00F05A35"/>
    <w:rsid w:val="00F05DA1"/>
    <w:rsid w:val="00F17634"/>
    <w:rsid w:val="00F2099A"/>
    <w:rsid w:val="00F22EF1"/>
    <w:rsid w:val="00F25F2C"/>
    <w:rsid w:val="00F25F5C"/>
    <w:rsid w:val="00F3164D"/>
    <w:rsid w:val="00F34B3E"/>
    <w:rsid w:val="00F352F5"/>
    <w:rsid w:val="00F35A64"/>
    <w:rsid w:val="00F37649"/>
    <w:rsid w:val="00F40861"/>
    <w:rsid w:val="00F43525"/>
    <w:rsid w:val="00F44C76"/>
    <w:rsid w:val="00F44D25"/>
    <w:rsid w:val="00F46F07"/>
    <w:rsid w:val="00F47749"/>
    <w:rsid w:val="00F5691C"/>
    <w:rsid w:val="00F60BFC"/>
    <w:rsid w:val="00F62BFE"/>
    <w:rsid w:val="00F706BF"/>
    <w:rsid w:val="00F7271E"/>
    <w:rsid w:val="00F773AB"/>
    <w:rsid w:val="00F77ECD"/>
    <w:rsid w:val="00F81810"/>
    <w:rsid w:val="00F82CF9"/>
    <w:rsid w:val="00F876E2"/>
    <w:rsid w:val="00F912BD"/>
    <w:rsid w:val="00F917D2"/>
    <w:rsid w:val="00F943DD"/>
    <w:rsid w:val="00FA0435"/>
    <w:rsid w:val="00FA6763"/>
    <w:rsid w:val="00FB0755"/>
    <w:rsid w:val="00FB1912"/>
    <w:rsid w:val="00FB2F8E"/>
    <w:rsid w:val="00FB37FC"/>
    <w:rsid w:val="00FB51E3"/>
    <w:rsid w:val="00FB51F7"/>
    <w:rsid w:val="00FC3105"/>
    <w:rsid w:val="00FC3B0F"/>
    <w:rsid w:val="00FC4D7D"/>
    <w:rsid w:val="00FD21EA"/>
    <w:rsid w:val="00FD2A51"/>
    <w:rsid w:val="00FF1837"/>
    <w:rsid w:val="01467255"/>
    <w:rsid w:val="01A5CC7E"/>
    <w:rsid w:val="01F66D49"/>
    <w:rsid w:val="0206C83B"/>
    <w:rsid w:val="0235A284"/>
    <w:rsid w:val="023FCED5"/>
    <w:rsid w:val="0266EE07"/>
    <w:rsid w:val="02AB6869"/>
    <w:rsid w:val="0304944D"/>
    <w:rsid w:val="0353DD7C"/>
    <w:rsid w:val="0355C0FF"/>
    <w:rsid w:val="03760FCC"/>
    <w:rsid w:val="0381EBEE"/>
    <w:rsid w:val="03C5B3ED"/>
    <w:rsid w:val="0412C10E"/>
    <w:rsid w:val="0463790B"/>
    <w:rsid w:val="04E92A24"/>
    <w:rsid w:val="05A34D84"/>
    <w:rsid w:val="06038BA4"/>
    <w:rsid w:val="06126144"/>
    <w:rsid w:val="0662C875"/>
    <w:rsid w:val="078007F9"/>
    <w:rsid w:val="07E8FBA4"/>
    <w:rsid w:val="07F78119"/>
    <w:rsid w:val="086D115B"/>
    <w:rsid w:val="08992510"/>
    <w:rsid w:val="0959CF36"/>
    <w:rsid w:val="097979DE"/>
    <w:rsid w:val="098F2CB3"/>
    <w:rsid w:val="0B2572CB"/>
    <w:rsid w:val="0B6B1E2C"/>
    <w:rsid w:val="0D062200"/>
    <w:rsid w:val="0D56A433"/>
    <w:rsid w:val="0D6BBF8A"/>
    <w:rsid w:val="0E5C2E14"/>
    <w:rsid w:val="0E7C2B6A"/>
    <w:rsid w:val="0FE63B5C"/>
    <w:rsid w:val="1053AE1C"/>
    <w:rsid w:val="1262D9A6"/>
    <w:rsid w:val="12C1C20E"/>
    <w:rsid w:val="1355855E"/>
    <w:rsid w:val="1382345D"/>
    <w:rsid w:val="145201D6"/>
    <w:rsid w:val="1544E6F8"/>
    <w:rsid w:val="15BA71F9"/>
    <w:rsid w:val="16031C51"/>
    <w:rsid w:val="16D3046F"/>
    <w:rsid w:val="1787DBF4"/>
    <w:rsid w:val="17D44CED"/>
    <w:rsid w:val="18E1BFDB"/>
    <w:rsid w:val="19013AFF"/>
    <w:rsid w:val="1A52AACE"/>
    <w:rsid w:val="1C5A335C"/>
    <w:rsid w:val="1C82187F"/>
    <w:rsid w:val="1CF0D533"/>
    <w:rsid w:val="1D5DB606"/>
    <w:rsid w:val="1D6FF746"/>
    <w:rsid w:val="1DCA3540"/>
    <w:rsid w:val="1E29DE50"/>
    <w:rsid w:val="1EC38CFC"/>
    <w:rsid w:val="1EFBB6FA"/>
    <w:rsid w:val="1F2EB701"/>
    <w:rsid w:val="1F6D64AA"/>
    <w:rsid w:val="201AD153"/>
    <w:rsid w:val="2150A8E2"/>
    <w:rsid w:val="2165E140"/>
    <w:rsid w:val="21AFCE51"/>
    <w:rsid w:val="21D2D0C9"/>
    <w:rsid w:val="231EC114"/>
    <w:rsid w:val="246A0BAB"/>
    <w:rsid w:val="2513E52A"/>
    <w:rsid w:val="253373EC"/>
    <w:rsid w:val="2547FBD1"/>
    <w:rsid w:val="259A9EA3"/>
    <w:rsid w:val="2615CF8D"/>
    <w:rsid w:val="262B4B3C"/>
    <w:rsid w:val="2667E204"/>
    <w:rsid w:val="26942E81"/>
    <w:rsid w:val="2718616C"/>
    <w:rsid w:val="284F6C58"/>
    <w:rsid w:val="2858F098"/>
    <w:rsid w:val="286022E7"/>
    <w:rsid w:val="28E2664F"/>
    <w:rsid w:val="2916F6D5"/>
    <w:rsid w:val="291DF024"/>
    <w:rsid w:val="29227CA2"/>
    <w:rsid w:val="292C2526"/>
    <w:rsid w:val="294BDCB1"/>
    <w:rsid w:val="29A8D988"/>
    <w:rsid w:val="2A06EF4B"/>
    <w:rsid w:val="2A87AFF3"/>
    <w:rsid w:val="2A89DEF8"/>
    <w:rsid w:val="2ABB4BC6"/>
    <w:rsid w:val="2AEDE05E"/>
    <w:rsid w:val="2AFF81E9"/>
    <w:rsid w:val="2B6D3CE7"/>
    <w:rsid w:val="2B7C860D"/>
    <w:rsid w:val="2BABFE0A"/>
    <w:rsid w:val="2BDB6A81"/>
    <w:rsid w:val="2BEBD28F"/>
    <w:rsid w:val="2BF86544"/>
    <w:rsid w:val="2C2BF336"/>
    <w:rsid w:val="2C6ACB65"/>
    <w:rsid w:val="2CE97CAA"/>
    <w:rsid w:val="2D68E7DE"/>
    <w:rsid w:val="2D8CC324"/>
    <w:rsid w:val="2DDAAD88"/>
    <w:rsid w:val="2E052BEA"/>
    <w:rsid w:val="2E260D1F"/>
    <w:rsid w:val="2E49BEDE"/>
    <w:rsid w:val="2E799017"/>
    <w:rsid w:val="2E91FE12"/>
    <w:rsid w:val="2F8B6BE6"/>
    <w:rsid w:val="2FEEEB5F"/>
    <w:rsid w:val="2FFD2C29"/>
    <w:rsid w:val="30912A44"/>
    <w:rsid w:val="30FE7A71"/>
    <w:rsid w:val="310BBED6"/>
    <w:rsid w:val="32095BF9"/>
    <w:rsid w:val="32A0B526"/>
    <w:rsid w:val="332EA6C3"/>
    <w:rsid w:val="335E0B67"/>
    <w:rsid w:val="34965749"/>
    <w:rsid w:val="34FA8280"/>
    <w:rsid w:val="3616D085"/>
    <w:rsid w:val="36F05EE6"/>
    <w:rsid w:val="36FAA99E"/>
    <w:rsid w:val="375AC23B"/>
    <w:rsid w:val="37A10203"/>
    <w:rsid w:val="37A181DE"/>
    <w:rsid w:val="37D417E3"/>
    <w:rsid w:val="382530CF"/>
    <w:rsid w:val="38548E66"/>
    <w:rsid w:val="38B28084"/>
    <w:rsid w:val="39069D6B"/>
    <w:rsid w:val="3953C539"/>
    <w:rsid w:val="398FE982"/>
    <w:rsid w:val="3A67C0F5"/>
    <w:rsid w:val="3AF9C517"/>
    <w:rsid w:val="3AFC741B"/>
    <w:rsid w:val="3B893656"/>
    <w:rsid w:val="3C009A77"/>
    <w:rsid w:val="3C95CE53"/>
    <w:rsid w:val="3CA6AEAF"/>
    <w:rsid w:val="3DBC7CDA"/>
    <w:rsid w:val="3DC263C5"/>
    <w:rsid w:val="3E786150"/>
    <w:rsid w:val="3EC22483"/>
    <w:rsid w:val="3F9BD3D0"/>
    <w:rsid w:val="403D84FE"/>
    <w:rsid w:val="404877A5"/>
    <w:rsid w:val="40BC72A1"/>
    <w:rsid w:val="430B3CF4"/>
    <w:rsid w:val="43ABFEF1"/>
    <w:rsid w:val="445578C0"/>
    <w:rsid w:val="4468AEFA"/>
    <w:rsid w:val="44879F64"/>
    <w:rsid w:val="448A2E04"/>
    <w:rsid w:val="45BACE5D"/>
    <w:rsid w:val="46D45095"/>
    <w:rsid w:val="46E1D047"/>
    <w:rsid w:val="47170D4B"/>
    <w:rsid w:val="47616448"/>
    <w:rsid w:val="47C138EA"/>
    <w:rsid w:val="48351057"/>
    <w:rsid w:val="488D11A6"/>
    <w:rsid w:val="498F86DE"/>
    <w:rsid w:val="49FA21F0"/>
    <w:rsid w:val="4A6A8A77"/>
    <w:rsid w:val="4A98E8BF"/>
    <w:rsid w:val="4AF8E0C4"/>
    <w:rsid w:val="4B376C5F"/>
    <w:rsid w:val="4BD5BE7C"/>
    <w:rsid w:val="4BFDA760"/>
    <w:rsid w:val="4C065AD8"/>
    <w:rsid w:val="4C1B7775"/>
    <w:rsid w:val="4C2A90EE"/>
    <w:rsid w:val="4D458478"/>
    <w:rsid w:val="4D70C2C4"/>
    <w:rsid w:val="4DE1A0BB"/>
    <w:rsid w:val="4E2E896A"/>
    <w:rsid w:val="4E912730"/>
    <w:rsid w:val="4E981146"/>
    <w:rsid w:val="4EC111B8"/>
    <w:rsid w:val="4EF62B6F"/>
    <w:rsid w:val="4F18BF1D"/>
    <w:rsid w:val="4FF73161"/>
    <w:rsid w:val="503A367C"/>
    <w:rsid w:val="506A8556"/>
    <w:rsid w:val="50B21E86"/>
    <w:rsid w:val="5100ECCC"/>
    <w:rsid w:val="512E6A2A"/>
    <w:rsid w:val="51ACFD7F"/>
    <w:rsid w:val="51BD4F3B"/>
    <w:rsid w:val="52FFBC48"/>
    <w:rsid w:val="5322BB41"/>
    <w:rsid w:val="53A658AC"/>
    <w:rsid w:val="53B11B79"/>
    <w:rsid w:val="543E187F"/>
    <w:rsid w:val="547A5AE7"/>
    <w:rsid w:val="549E337A"/>
    <w:rsid w:val="54C4737F"/>
    <w:rsid w:val="550030E7"/>
    <w:rsid w:val="55AD032A"/>
    <w:rsid w:val="55BA7743"/>
    <w:rsid w:val="56FDA20E"/>
    <w:rsid w:val="57BFDD1D"/>
    <w:rsid w:val="57D7B2EA"/>
    <w:rsid w:val="57ECD179"/>
    <w:rsid w:val="58138FF7"/>
    <w:rsid w:val="583B03ED"/>
    <w:rsid w:val="58B4B2E3"/>
    <w:rsid w:val="5977A658"/>
    <w:rsid w:val="599F9AE3"/>
    <w:rsid w:val="59B1CB1C"/>
    <w:rsid w:val="5A0ABCEB"/>
    <w:rsid w:val="5B367E76"/>
    <w:rsid w:val="5C257F2F"/>
    <w:rsid w:val="5C34C063"/>
    <w:rsid w:val="5CACC0F5"/>
    <w:rsid w:val="5CB9236C"/>
    <w:rsid w:val="5CB93029"/>
    <w:rsid w:val="5D1BF55F"/>
    <w:rsid w:val="5D2395CD"/>
    <w:rsid w:val="5D96D479"/>
    <w:rsid w:val="5EA3BFC9"/>
    <w:rsid w:val="5EEDD01A"/>
    <w:rsid w:val="5F890787"/>
    <w:rsid w:val="5FA5A76E"/>
    <w:rsid w:val="5FAD7B82"/>
    <w:rsid w:val="5FE548FF"/>
    <w:rsid w:val="6024400B"/>
    <w:rsid w:val="606078A4"/>
    <w:rsid w:val="60919E42"/>
    <w:rsid w:val="615DA76B"/>
    <w:rsid w:val="62C7D7AE"/>
    <w:rsid w:val="6329D871"/>
    <w:rsid w:val="6332A8DF"/>
    <w:rsid w:val="6375780A"/>
    <w:rsid w:val="638A0BB7"/>
    <w:rsid w:val="643E7604"/>
    <w:rsid w:val="659ACE3C"/>
    <w:rsid w:val="65B0049C"/>
    <w:rsid w:val="668D3215"/>
    <w:rsid w:val="66B47191"/>
    <w:rsid w:val="66E6AC58"/>
    <w:rsid w:val="6773A9C7"/>
    <w:rsid w:val="67BB7B27"/>
    <w:rsid w:val="67DE0621"/>
    <w:rsid w:val="67EDB9AC"/>
    <w:rsid w:val="682477B1"/>
    <w:rsid w:val="6836E00B"/>
    <w:rsid w:val="6883E02B"/>
    <w:rsid w:val="68C9AE03"/>
    <w:rsid w:val="69350539"/>
    <w:rsid w:val="693A9F0D"/>
    <w:rsid w:val="6951D4C7"/>
    <w:rsid w:val="69A62125"/>
    <w:rsid w:val="69FD5CBD"/>
    <w:rsid w:val="6ACBD10D"/>
    <w:rsid w:val="6B27C3F2"/>
    <w:rsid w:val="6BBE19C5"/>
    <w:rsid w:val="6BFA55FB"/>
    <w:rsid w:val="6D07269A"/>
    <w:rsid w:val="6D0EDA4C"/>
    <w:rsid w:val="6DE66872"/>
    <w:rsid w:val="6EC81765"/>
    <w:rsid w:val="705B8E2F"/>
    <w:rsid w:val="7085F723"/>
    <w:rsid w:val="712736B1"/>
    <w:rsid w:val="713D0AFD"/>
    <w:rsid w:val="717EAE04"/>
    <w:rsid w:val="71C376A2"/>
    <w:rsid w:val="723BF8E2"/>
    <w:rsid w:val="725619BD"/>
    <w:rsid w:val="7257A67B"/>
    <w:rsid w:val="728B2775"/>
    <w:rsid w:val="72C0D4B5"/>
    <w:rsid w:val="72EEEDE4"/>
    <w:rsid w:val="7351E454"/>
    <w:rsid w:val="73C24273"/>
    <w:rsid w:val="74BCF12D"/>
    <w:rsid w:val="74F26E3B"/>
    <w:rsid w:val="757A1257"/>
    <w:rsid w:val="757DC009"/>
    <w:rsid w:val="75967D95"/>
    <w:rsid w:val="75DCBF8B"/>
    <w:rsid w:val="75E42943"/>
    <w:rsid w:val="7657E3F3"/>
    <w:rsid w:val="76BD2E0A"/>
    <w:rsid w:val="77324DF6"/>
    <w:rsid w:val="77B7FDD8"/>
    <w:rsid w:val="77E855AE"/>
    <w:rsid w:val="77FB5677"/>
    <w:rsid w:val="7880CC66"/>
    <w:rsid w:val="78A59CC5"/>
    <w:rsid w:val="78F277F1"/>
    <w:rsid w:val="7973B191"/>
    <w:rsid w:val="799712A2"/>
    <w:rsid w:val="7ABD2A3A"/>
    <w:rsid w:val="7ADCCB36"/>
    <w:rsid w:val="7B3BD1FA"/>
    <w:rsid w:val="7B73A4CB"/>
    <w:rsid w:val="7BB03235"/>
    <w:rsid w:val="7BDDE006"/>
    <w:rsid w:val="7C03FCC7"/>
    <w:rsid w:val="7D64B635"/>
    <w:rsid w:val="7DA3DFF7"/>
    <w:rsid w:val="7DC6AC4B"/>
    <w:rsid w:val="7DDD4158"/>
    <w:rsid w:val="7E220083"/>
    <w:rsid w:val="7FB0322F"/>
    <w:rsid w:val="7FB77F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A1F1404"/>
  <w15:chartTrackingRefBased/>
  <w15:docId w15:val="{A3C9A8C0-BCE4-4034-B17C-78B542520F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62CA1"/>
    <w:pPr>
      <w:spacing w:after="160" w:line="259" w:lineRule="auto"/>
    </w:pPr>
    <w:rPr>
      <w:rFonts w:ascii="Aptos" w:eastAsia="Aptos" w:hAnsi="Aptos" w:cs="Times New Roman"/>
      <w:kern w:val="2"/>
      <w:sz w:val="22"/>
      <w:szCs w:val="2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62CA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A1A1A1" w:themeColor="accent1" w:themeShade="BF"/>
      <w:sz w:val="32"/>
      <w:szCs w:val="32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A0BF2"/>
    <w:pPr>
      <w:spacing w:after="0" w:line="240" w:lineRule="auto"/>
    </w:pPr>
    <w:rPr>
      <w:rFonts w:ascii="Times New Roman" w:eastAsiaTheme="minorHAnsi" w:hAnsi="Times New Roman"/>
      <w:kern w:val="0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A0BF2"/>
    <w:rPr>
      <w:rFonts w:ascii="Times New Roman" w:hAnsi="Times New Roman" w:cs="Times New Roman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0A0BF2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eastAsiaTheme="minorHAnsi" w:hAnsi="Minion Pro" w:cs="Minion Pro"/>
      <w:color w:val="000000"/>
      <w:kern w:val="0"/>
      <w:sz w:val="24"/>
      <w:szCs w:val="24"/>
    </w:rPr>
  </w:style>
  <w:style w:type="paragraph" w:styleId="NormalWeb">
    <w:name w:val="Normal (Web)"/>
    <w:basedOn w:val="Normal"/>
    <w:uiPriority w:val="99"/>
    <w:unhideWhenUsed/>
    <w:rsid w:val="002E220C"/>
    <w:pPr>
      <w:spacing w:before="100" w:beforeAutospacing="1" w:after="100" w:afterAutospacing="1" w:line="240" w:lineRule="auto"/>
    </w:pPr>
    <w:rPr>
      <w:rFonts w:ascii="Times New Roman" w:eastAsia="Times New Roman" w:hAnsi="Times New Roman"/>
      <w:kern w:val="0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7B105F"/>
    <w:pPr>
      <w:tabs>
        <w:tab w:val="center" w:pos="4680"/>
        <w:tab w:val="right" w:pos="9360"/>
      </w:tabs>
      <w:spacing w:after="0" w:line="240" w:lineRule="auto"/>
    </w:pPr>
    <w:rPr>
      <w:rFonts w:asciiTheme="minorHAnsi" w:eastAsiaTheme="minorHAnsi" w:hAnsiTheme="minorHAnsi" w:cstheme="minorBidi"/>
      <w:kern w:val="0"/>
      <w:sz w:val="24"/>
      <w:szCs w:val="24"/>
    </w:rPr>
  </w:style>
  <w:style w:type="character" w:customStyle="1" w:styleId="HeaderChar">
    <w:name w:val="Header Char"/>
    <w:basedOn w:val="DefaultParagraphFont"/>
    <w:link w:val="Header"/>
    <w:uiPriority w:val="99"/>
    <w:rsid w:val="007B105F"/>
  </w:style>
  <w:style w:type="paragraph" w:styleId="Footer">
    <w:name w:val="footer"/>
    <w:basedOn w:val="Normal"/>
    <w:link w:val="FooterChar"/>
    <w:uiPriority w:val="99"/>
    <w:unhideWhenUsed/>
    <w:rsid w:val="007B105F"/>
    <w:pPr>
      <w:tabs>
        <w:tab w:val="center" w:pos="4680"/>
        <w:tab w:val="right" w:pos="9360"/>
      </w:tabs>
      <w:spacing w:after="0" w:line="240" w:lineRule="auto"/>
    </w:pPr>
    <w:rPr>
      <w:rFonts w:asciiTheme="minorHAnsi" w:eastAsiaTheme="minorHAnsi" w:hAnsiTheme="minorHAnsi" w:cstheme="minorBidi"/>
      <w:kern w:val="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7B105F"/>
  </w:style>
  <w:style w:type="paragraph" w:styleId="ListParagraph">
    <w:name w:val="List Paragraph"/>
    <w:basedOn w:val="Normal"/>
    <w:uiPriority w:val="34"/>
    <w:qFormat/>
    <w:rsid w:val="00787A05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kern w:val="0"/>
    </w:rPr>
  </w:style>
  <w:style w:type="character" w:styleId="Hyperlink">
    <w:name w:val="Hyperlink"/>
    <w:basedOn w:val="DefaultParagraphFont"/>
    <w:uiPriority w:val="99"/>
    <w:unhideWhenUsed/>
    <w:rsid w:val="00787A05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87A05"/>
    <w:rPr>
      <w:color w:val="605E5C"/>
      <w:shd w:val="clear" w:color="auto" w:fill="E1DFDD"/>
    </w:rPr>
  </w:style>
  <w:style w:type="character" w:customStyle="1" w:styleId="Heading2Char">
    <w:name w:val="Heading 2 Char"/>
    <w:basedOn w:val="DefaultParagraphFont"/>
    <w:link w:val="Heading2"/>
    <w:uiPriority w:val="9"/>
    <w:rsid w:val="00362CA1"/>
    <w:rPr>
      <w:rFonts w:asciiTheme="majorHAnsi" w:eastAsiaTheme="majorEastAsia" w:hAnsiTheme="majorHAnsi" w:cstheme="majorBidi"/>
      <w:color w:val="A1A1A1" w:themeColor="accent1" w:themeShade="BF"/>
      <w:kern w:val="2"/>
      <w:sz w:val="32"/>
      <w:szCs w:val="32"/>
      <w14:ligatures w14:val="standardContextual"/>
    </w:rPr>
  </w:style>
  <w:style w:type="character" w:styleId="PlaceholderText">
    <w:name w:val="Placeholder Text"/>
    <w:uiPriority w:val="99"/>
    <w:semiHidden/>
    <w:rsid w:val="00362CA1"/>
    <w:rPr>
      <w:color w:val="666666"/>
    </w:rPr>
  </w:style>
  <w:style w:type="character" w:styleId="FollowedHyperlink">
    <w:name w:val="FollowedHyperlink"/>
    <w:basedOn w:val="DefaultParagraphFont"/>
    <w:uiPriority w:val="99"/>
    <w:semiHidden/>
    <w:unhideWhenUsed/>
    <w:rsid w:val="00362CA1"/>
    <w:rPr>
      <w:color w:val="954F72" w:themeColor="followed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362CA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62CA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362CA1"/>
    <w:rPr>
      <w:rFonts w:ascii="Aptos" w:eastAsia="Aptos" w:hAnsi="Aptos" w:cs="Times New Roman"/>
      <w:kern w:val="2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62CA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62CA1"/>
    <w:rPr>
      <w:rFonts w:ascii="Aptos" w:eastAsia="Aptos" w:hAnsi="Aptos" w:cs="Times New Roman"/>
      <w:b/>
      <w:bCs/>
      <w:kern w:val="2"/>
      <w:sz w:val="20"/>
      <w:szCs w:val="20"/>
    </w:rPr>
  </w:style>
  <w:style w:type="table" w:styleId="TableGrid">
    <w:name w:val="Table Grid"/>
    <w:basedOn w:val="TableNormal"/>
    <w:uiPriority w:val="59"/>
    <w:rsid w:val="00A12848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ui-provider">
    <w:name w:val="ui-provider"/>
    <w:basedOn w:val="DefaultParagraphFont"/>
    <w:rsid w:val="0064301D"/>
  </w:style>
  <w:style w:type="paragraph" w:styleId="Revision">
    <w:name w:val="Revision"/>
    <w:hidden/>
    <w:uiPriority w:val="99"/>
    <w:semiHidden/>
    <w:rsid w:val="00DE175B"/>
    <w:rPr>
      <w:rFonts w:ascii="Aptos" w:eastAsia="Aptos" w:hAnsi="Aptos" w:cs="Times New Roman"/>
      <w:kern w:val="2"/>
      <w:sz w:val="22"/>
      <w:szCs w:val="22"/>
    </w:rPr>
  </w:style>
  <w:style w:type="character" w:styleId="Mention">
    <w:name w:val="Mention"/>
    <w:basedOn w:val="DefaultParagraphFont"/>
    <w:uiPriority w:val="99"/>
    <w:unhideWhenUsed/>
    <w:rsid w:val="002649DB"/>
    <w:rPr>
      <w:color w:val="2B579A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02401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0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581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277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597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93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676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88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650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853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tyles" Target="styles.xml"/><Relationship Id="rId13" Type="http://schemas.openxmlformats.org/officeDocument/2006/relationships/image" Target="media/image1.jpe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numbering" Target="numbering.xml"/><Relationship Id="rId12" Type="http://schemas.openxmlformats.org/officeDocument/2006/relationships/endnotes" Target="endnotes.xml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4.jpeg"/><Relationship Id="rId20" Type="http://schemas.openxmlformats.org/officeDocument/2006/relationships/fontTable" Target="fontTable.xml"/><Relationship Id="rId11" Type="http://schemas.openxmlformats.org/officeDocument/2006/relationships/footnotes" Target="footnotes.xml"/><Relationship Id="rId5" Type="http://schemas.openxmlformats.org/officeDocument/2006/relationships/customXml" Target="../customXml/item5.xml"/><Relationship Id="rId15" Type="http://schemas.openxmlformats.org/officeDocument/2006/relationships/image" Target="media/image3.jpeg"/><Relationship Id="rId10" Type="http://schemas.openxmlformats.org/officeDocument/2006/relationships/webSettings" Target="webSetting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settings" Target="settings.xml"/><Relationship Id="rId14" Type="http://schemas.openxmlformats.org/officeDocument/2006/relationships/image" Target="media/image2.jpeg"/><Relationship Id="rId22" Type="http://schemas.microsoft.com/office/2020/10/relationships/intelligence" Target="intelligence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em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https://moreadvertising.sharepoint.com/sites/BIDLS/COVID-Vaccines/Creative%20Assets/Forms/Campaign%20Master%20Copy%20Template/Campaign%20Master%20Copy%20Template.dotx" TargetMode="External"/></Relationships>
</file>

<file path=word/theme/theme1.xml><?xml version="1.0" encoding="utf-8"?>
<a:theme xmlns:a="http://schemas.openxmlformats.org/drawingml/2006/main" name="Office Theme">
  <a:themeElements>
    <a:clrScheme name="Custom 1">
      <a:dk1>
        <a:srgbClr val="000000"/>
      </a:dk1>
      <a:lt1>
        <a:srgbClr val="FFFFFF"/>
      </a:lt1>
      <a:dk2>
        <a:srgbClr val="000000"/>
      </a:dk2>
      <a:lt2>
        <a:srgbClr val="FFFFFF"/>
      </a:lt2>
      <a:accent1>
        <a:srgbClr val="D8D8D8"/>
      </a:accent1>
      <a:accent2>
        <a:srgbClr val="FA6400"/>
      </a:accent2>
      <a:accent3>
        <a:srgbClr val="6D7178"/>
      </a:accent3>
      <a:accent4>
        <a:srgbClr val="053EA8"/>
      </a:accent4>
      <a:accent5>
        <a:srgbClr val="FFFFFF"/>
      </a:accent5>
      <a:accent6>
        <a:srgbClr val="FFFFFF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Campaign Copy Template" ma:contentTypeID="0x010100A363D99F52F5614CB505ACA73E85AC9508050007CD1ED3094955419CD79E61FB664288" ma:contentTypeVersion="37" ma:contentTypeDescription="For use in the Creative Assets library" ma:contentTypeScope="" ma:versionID="ba61df932e9be0d0af53a7fe32562d3b">
  <xsd:schema xmlns:xsd="http://www.w3.org/2001/XMLSchema" xmlns:xs="http://www.w3.org/2001/XMLSchema" xmlns:p="http://schemas.microsoft.com/office/2006/metadata/properties" xmlns:ns2="http://schemas.microsoft.com/sharepoint/v3/fields" xmlns:ns3="e0104da6-ca60-4542-b058-de97dcc08c4f" xmlns:ns4="ff9dd815-c1e1-4c50-b1af-019d2ffcda38" targetNamespace="http://schemas.microsoft.com/office/2006/metadata/properties" ma:root="true" ma:fieldsID="347f3b5618c2a72d2953429c28e5aafc" ns2:_="" ns3:_="" ns4:_="">
    <xsd:import namespace="http://schemas.microsoft.com/sharepoint/v3/fields"/>
    <xsd:import namespace="e0104da6-ca60-4542-b058-de97dcc08c4f"/>
    <xsd:import namespace="ff9dd815-c1e1-4c50-b1af-019d2ffcda38"/>
    <xsd:element name="properties">
      <xsd:complexType>
        <xsd:sequence>
          <xsd:element name="documentManagement">
            <xsd:complexType>
              <xsd:all>
                <xsd:element ref="ns2:_Status" minOccurs="0"/>
                <xsd:element ref="ns3:Summary_x0020_Notes" minOccurs="0"/>
                <xsd:element ref="ns3:Asset_x0020_Type" minOccurs="0"/>
                <xsd:element ref="ns3:Medium_x002f_Channel" minOccurs="0"/>
                <xsd:element ref="ns3:Campaign" minOccurs="0"/>
                <xsd:element ref="ns3:Asset_x0020_Language" minOccurs="0"/>
                <xsd:element ref="ns3:Audience" minOccurs="0"/>
                <xsd:element ref="ns3:Fiscal_x0020_Year" minOccurs="0"/>
                <xsd:element ref="ns3:FP_x0020_Project_x0020_ID" minOccurs="0"/>
                <xsd:element ref="ns3:TaxCatchAllLabel" minOccurs="0"/>
                <xsd:element ref="ns3:TaxCatchAll" minOccurs="0"/>
                <xsd:element ref="ns4:_dlc_DocId" minOccurs="0"/>
                <xsd:element ref="ns4:_dlc_DocIdUrl" minOccurs="0"/>
                <xsd:element ref="ns4:_dlc_DocIdPersistId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/fields" elementFormDefault="qualified">
    <xsd:import namespace="http://schemas.microsoft.com/office/2006/documentManagement/types"/>
    <xsd:import namespace="http://schemas.microsoft.com/office/infopath/2007/PartnerControls"/>
    <xsd:element name="_Status" ma:index="2" nillable="true" ma:displayName="Status" ma:default="Draft" ma:format="Dropdown" ma:internalName="_Status">
      <xsd:simpleType>
        <xsd:union memberTypes="dms:Text">
          <xsd:simpleType>
            <xsd:restriction base="dms:Choice">
              <xsd:enumeration value="Draft"/>
              <xsd:enumeration value="Final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0104da6-ca60-4542-b058-de97dcc08c4f" elementFormDefault="qualified">
    <xsd:import namespace="http://schemas.microsoft.com/office/2006/documentManagement/types"/>
    <xsd:import namespace="http://schemas.microsoft.com/office/infopath/2007/PartnerControls"/>
    <xsd:element name="Summary_x0020_Notes" ma:index="3" nillable="true" ma:displayName="File Notes" ma:internalName="Summary_x0020_Notes">
      <xsd:simpleType>
        <xsd:restriction base="dms:Note">
          <xsd:maxLength value="255"/>
        </xsd:restriction>
      </xsd:simpleType>
    </xsd:element>
    <xsd:element name="Asset_x0020_Type" ma:index="4" nillable="true" ma:displayName="Asset Type" ma:internalName="Asset_x0020_Type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Audio"/>
                    <xsd:enumeration value="Billboards"/>
                    <xsd:enumeration value="Carousel"/>
                    <xsd:enumeration value="Collateral Material"/>
                    <xsd:enumeration value="Copy"/>
                    <xsd:enumeration value="GIF"/>
                    <xsd:enumeration value="Google"/>
                    <xsd:enumeration value="HTML5"/>
                    <xsd:enumeration value="OOH Poster"/>
                    <xsd:enumeration value="Print"/>
                    <xsd:enumeration value="Static"/>
                    <xsd:enumeration value="Transit"/>
                    <xsd:enumeration value="Video"/>
                  </xsd:restriction>
                </xsd:simpleType>
              </xsd:element>
            </xsd:sequence>
          </xsd:extension>
        </xsd:complexContent>
      </xsd:complexType>
    </xsd:element>
    <xsd:element name="Medium_x002f_Channel" ma:index="5" nillable="true" ma:displayName="Channel" ma:internalName="Medium_x002F_Channel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Billboards"/>
                    <xsd:enumeration value="Broadcast Radio"/>
                    <xsd:enumeration value="Cstore"/>
                    <xsd:enumeration value="Digital Radio"/>
                    <xsd:enumeration value="Display"/>
                    <xsd:enumeration value="Email"/>
                    <xsd:enumeration value="Facebook"/>
                    <xsd:enumeration value="Google"/>
                    <xsd:enumeration value="Instagram"/>
                    <xsd:enumeration value="LinkedIn"/>
                    <xsd:enumeration value="Newspaper"/>
                    <xsd:enumeration value="Other OOH"/>
                    <xsd:enumeration value="OTT/CTV"/>
                    <xsd:enumeration value="Podcasts"/>
                    <xsd:enumeration value="Pre-roll"/>
                    <xsd:enumeration value="Snapchat"/>
                    <xsd:enumeration value="TikTok"/>
                    <xsd:enumeration value="Transit"/>
                    <xsd:enumeration value="TV"/>
                    <xsd:enumeration value="Twitter"/>
                    <xsd:enumeration value="YouTube"/>
                  </xsd:restriction>
                </xsd:simpleType>
              </xsd:element>
            </xsd:sequence>
          </xsd:extension>
        </xsd:complexContent>
      </xsd:complexType>
    </xsd:element>
    <xsd:element name="Campaign" ma:index="6" nillable="true" ma:displayName="Content" ma:internalName="Campaign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n/a"/>
                    <xsd:enumeration value="Booster"/>
                    <xsd:enumeration value="Clinics"/>
                    <xsd:enumeration value="Doctor"/>
                    <xsd:enumeration value="Flu+COVID"/>
                    <xsd:enumeration value="LTE"/>
                    <xsd:enumeration value="Pediatrics"/>
                    <xsd:enumeration value="Pregnancy"/>
                    <xsd:enumeration value="Therapeutics (Evusheld)"/>
                    <xsd:enumeration value="Therapeutics (Telehealth)"/>
                    <xsd:enumeration value="Therapeutics (Treatment)"/>
                    <xsd:enumeration value="Unvaccinated"/>
                    <xsd:enumeration value="VEI"/>
                    <xsd:enumeration value="Stop the Spread"/>
                  </xsd:restriction>
                </xsd:simpleType>
              </xsd:element>
            </xsd:sequence>
          </xsd:extension>
        </xsd:complexContent>
      </xsd:complexType>
    </xsd:element>
    <xsd:element name="Asset_x0020_Language" ma:index="7" nillable="true" ma:displayName="Asset Language" ma:internalName="Asset_x0020_Language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Albanian"/>
                    <xsd:enumeration value="Arabic"/>
                    <xsd:enumeration value="Cape Verdean Creole"/>
                    <xsd:enumeration value="Chinese (Simplified)"/>
                    <xsd:enumeration value="Chinese (Traditional)"/>
                    <xsd:enumeration value="English"/>
                    <xsd:enumeration value="French"/>
                    <xsd:enumeration value="Greek"/>
                    <xsd:enumeration value="Haitian Creole"/>
                    <xsd:enumeration value="Khmer/Cambodian"/>
                    <xsd:enumeration value="Korean"/>
                    <xsd:enumeration value="Portuguese (Brazilian)"/>
                    <xsd:enumeration value="Portuguese (European)"/>
                    <xsd:enumeration value="Russian"/>
                    <xsd:enumeration value="Somali"/>
                    <xsd:enumeration value="Spanish"/>
                    <xsd:enumeration value="Vietnamese"/>
                  </xsd:restriction>
                </xsd:simpleType>
              </xsd:element>
            </xsd:sequence>
          </xsd:extension>
        </xsd:complexContent>
      </xsd:complexType>
    </xsd:element>
    <xsd:element name="Audience" ma:index="8" nillable="true" ma:displayName="Audience" ma:internalName="Audience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General"/>
                    <xsd:enumeration value="50 Plus"/>
                    <xsd:enumeration value="Parent"/>
                    <xsd:enumeration value="Young Adults"/>
                    <xsd:enumeration value="Youth"/>
                  </xsd:restriction>
                </xsd:simpleType>
              </xsd:element>
            </xsd:sequence>
          </xsd:extension>
        </xsd:complexContent>
      </xsd:complexType>
    </xsd:element>
    <xsd:element name="Fiscal_x0020_Year" ma:index="9" nillable="true" ma:displayName="Fiscal Year" ma:internalName="Fiscal_x0020_Year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FY20"/>
                    <xsd:enumeration value="FY21"/>
                    <xsd:enumeration value="FY22"/>
                    <xsd:enumeration value="FY23"/>
                    <xsd:enumeration value="FY24"/>
                  </xsd:restriction>
                </xsd:simpleType>
              </xsd:element>
            </xsd:sequence>
          </xsd:extension>
        </xsd:complexContent>
      </xsd:complexType>
    </xsd:element>
    <xsd:element name="FP_x0020_Project_x0020_ID" ma:index="10" nillable="true" ma:displayName="FP Project ID" ma:default="" ma:description="The FunctionPoint Project ID associated with this document, if applicable. " ma:internalName="FP_x0020_Project_x0020_ID">
      <xsd:simpleType>
        <xsd:restriction base="dms:Text">
          <xsd:maxLength value="255"/>
        </xsd:restriction>
      </xsd:simpleType>
    </xsd:element>
    <xsd:element name="TaxCatchAllLabel" ma:index="15" nillable="true" ma:displayName="Taxonomy Catch All Column1" ma:hidden="true" ma:list="{4f1a30d1-932e-4953-a7d8-b459f8c8d359}" ma:internalName="TaxCatchAllLabel" ma:readOnly="true" ma:showField="CatchAllDataLabel" ma:web="ff9dd815-c1e1-4c50-b1af-019d2ffcda3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" ma:index="17" nillable="true" ma:displayName="Taxonomy Catch All Column" ma:hidden="true" ma:list="{4f1a30d1-932e-4953-a7d8-b459f8c8d359}" ma:internalName="TaxCatchAll" ma:showField="CatchAllData" ma:web="ff9dd815-c1e1-4c50-b1af-019d2ffcda3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f9dd815-c1e1-4c50-b1af-019d2ffcda38" elementFormDefault="qualified">
    <xsd:import namespace="http://schemas.microsoft.com/office/2006/documentManagement/types"/>
    <xsd:import namespace="http://schemas.microsoft.com/office/infopath/2007/PartnerControls"/>
    <xsd:element name="_dlc_DocId" ma:index="19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20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21" nillable="true" ma:displayName="Persist ID" ma:description="Keep ID on add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14" ma:displayName="Content Type"/>
        <xsd:element ref="dc:title" minOccurs="0" maxOccurs="1" ma:index="1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 ma:displayName="Status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0F2FAA928F6D64BB16ED70B5ACF963F" ma:contentTypeVersion="16" ma:contentTypeDescription="Create a new document." ma:contentTypeScope="" ma:versionID="4bef3d4a596c8cea5c2fc10c677ff459">
  <xsd:schema xmlns:xsd="http://www.w3.org/2001/XMLSchema" xmlns:xs="http://www.w3.org/2001/XMLSchema" xmlns:p="http://schemas.microsoft.com/office/2006/metadata/properties" xmlns:ns2="ae916ade-957f-4a2f-93c3-592a84a0e75c" xmlns:ns3="e10e4db1-d899-403d-9807-651178ead3da" targetNamespace="http://schemas.microsoft.com/office/2006/metadata/properties" ma:root="true" ma:fieldsID="c482a31259debba14e5867d13889819e" ns2:_="" ns3:_="">
    <xsd:import namespace="ae916ade-957f-4a2f-93c3-592a84a0e75c"/>
    <xsd:import namespace="e10e4db1-d899-403d-9807-651178ead3d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e916ade-957f-4a2f-93c3-592a84a0e75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9f123c60-6d59-4beb-a46f-4c7d903a1f2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10e4db1-d899-403d-9807-651178ead3d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4deacaf4-c60b-4f8e-ba39-6419a80e96c9}" ma:internalName="TaxCatchAll" ma:showField="CatchAllData" ma:web="e10e4db1-d899-403d-9807-651178ead3d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10e4db1-d899-403d-9807-651178ead3da" xsi:nil="true"/>
    <lcf76f155ced4ddcb4097134ff3c332f xmlns="ae916ade-957f-4a2f-93c3-592a84a0e75c">
      <Terms xmlns="http://schemas.microsoft.com/office/infopath/2007/PartnerControls"/>
    </lcf76f155ced4ddcb4097134ff3c332f>
    <SharedWithUsers xmlns="e10e4db1-d899-403d-9807-651178ead3da">
      <UserInfo>
        <DisplayName>Julia Gould</DisplayName>
        <AccountId>14</AccountId>
        <AccountType/>
      </UserInfo>
      <UserInfo>
        <DisplayName>Megan Palame</DisplayName>
        <AccountId>32</AccountId>
        <AccountType/>
      </UserInfo>
      <UserInfo>
        <DisplayName>Ashley Rappa</DisplayName>
        <AccountId>37</AccountId>
        <AccountType/>
      </UserInfo>
      <UserInfo>
        <DisplayName>Anna Marie Finley</DisplayName>
        <AccountId>29</AccountId>
        <AccountType/>
      </UserInfo>
    </SharedWithUsers>
  </documentManagement>
</p:propertie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?mso-contentType ?>
<SharedContentType xmlns="Microsoft.SharePoint.Taxonomy.ContentTypeSync" SourceId="35a17503-25b0-43f6-9e27-24b7feaef17f" ContentTypeId="0x010100A363D99F52F5614CB505ACA73E85AC950805" PreviousValue="false"/>
</file>

<file path=customXml/itemProps1.xml><?xml version="1.0" encoding="utf-8"?>
<ds:datastoreItem xmlns:ds="http://schemas.openxmlformats.org/officeDocument/2006/customXml" ds:itemID="{F8D64F2C-9114-4414-BB9E-AF5640D32F8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/fields"/>
    <ds:schemaRef ds:uri="e0104da6-ca60-4542-b058-de97dcc08c4f"/>
    <ds:schemaRef ds:uri="ff9dd815-c1e1-4c50-b1af-019d2ffcda3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B89F393-4624-4F63-8190-7EF72BAADEA5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8AB9E8DB-14C9-45DF-B176-CBB314FC30E4}"/>
</file>

<file path=customXml/itemProps4.xml><?xml version="1.0" encoding="utf-8"?>
<ds:datastoreItem xmlns:ds="http://schemas.openxmlformats.org/officeDocument/2006/customXml" ds:itemID="{5E4715D1-A491-46FD-9113-6C5A83817DBE}">
  <ds:schemaRefs>
    <ds:schemaRef ds:uri="http://schemas.microsoft.com/office/infopath/2007/PartnerControls"/>
    <ds:schemaRef ds:uri="http://purl.org/dc/elements/1.1/"/>
    <ds:schemaRef ds:uri="http://www.w3.org/XML/1998/namespace"/>
    <ds:schemaRef ds:uri="http://schemas.microsoft.com/office/2006/documentManagement/types"/>
    <ds:schemaRef ds:uri="e0104da6-ca60-4542-b058-de97dcc08c4f"/>
    <ds:schemaRef ds:uri="http://purl.org/dc/terms/"/>
    <ds:schemaRef ds:uri="http://schemas.microsoft.com/sharepoint/v3/fields"/>
    <ds:schemaRef ds:uri="http://schemas.openxmlformats.org/package/2006/metadata/core-properties"/>
    <ds:schemaRef ds:uri="ff9dd815-c1e1-4c50-b1af-019d2ffcda38"/>
    <ds:schemaRef ds:uri="http://schemas.microsoft.com/office/2006/metadata/properties"/>
    <ds:schemaRef ds:uri="http://purl.org/dc/dcmitype/"/>
  </ds:schemaRefs>
</ds:datastoreItem>
</file>

<file path=customXml/itemProps5.xml><?xml version="1.0" encoding="utf-8"?>
<ds:datastoreItem xmlns:ds="http://schemas.openxmlformats.org/officeDocument/2006/customXml" ds:itemID="{179CC3ED-5617-49F6-9A8A-70CBE00B3B76}">
  <ds:schemaRefs>
    <ds:schemaRef ds:uri="http://schemas.microsoft.com/sharepoint/v3/contenttype/forms"/>
  </ds:schemaRefs>
</ds:datastoreItem>
</file>

<file path=customXml/itemProps6.xml><?xml version="1.0" encoding="utf-8"?>
<ds:datastoreItem xmlns:ds="http://schemas.openxmlformats.org/officeDocument/2006/customXml" ds:itemID="{2E094AF8-9676-4332-ACB1-519992FE5FB6}">
  <ds:schemaRefs>
    <ds:schemaRef ds:uri="Microsoft.SharePoint.Taxonomy.ContentTypeSync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Campaign%20Master%20Copy%20Template</Template>
  <TotalTime>0</TotalTime>
  <Pages>2</Pages>
  <Words>83</Words>
  <Characters>475</Characters>
  <Application>Microsoft Office Word</Application>
  <DocSecurity>0</DocSecurity>
  <Lines>3</Lines>
  <Paragraphs>1</Paragraphs>
  <ScaleCrop>false</ScaleCrop>
  <Company/>
  <LinksUpToDate>false</LinksUpToDate>
  <CharactersWithSpaces>557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Tiffany Zi Hua Chen</dc:creator>
  <cp:keywords/>
  <dc:description/>
  <cp:lastModifiedBy>Tiffany Chen</cp:lastModifiedBy>
  <cp:revision>2</cp:revision>
  <dcterms:created xsi:type="dcterms:W3CDTF">2024-10-30T22:24:00Z</dcterms:created>
  <dcterms:modified xsi:type="dcterms:W3CDTF">2024-10-30T22:24:00Z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0x010100B0F2FAA928F6D64BB16ED70B5ACF963F</vt:lpwstr>
  </property>
  <property fmtid="{D5CDD505-2E9C-101B-9397-08002B2CF9AE}" pid="3" name="SharedWithUsers">
    <vt:lpwstr>14;#Julia Gould;#32;#Megan Palame;#37;#Ashley Rappa;#29;#Anna Marie Finley</vt:lpwstr>
  </property>
  <property fmtid="{D5CDD505-2E9C-101B-9397-08002B2CF9AE}" pid="4" name="_dlc_DocIdItemGuid">
    <vt:lpwstr>f945c0a4-070d-442d-bd32-9aaf4b3a9b3b</vt:lpwstr>
  </property>
</Properties>
</file>